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BE94" w14:textId="77777777" w:rsidR="006E6A51" w:rsidRDefault="00941034" w:rsidP="002B1E4B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182833061"/>
      <w:r w:rsidRPr="00941034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>r 2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6700742A" w14:textId="12F2BA38" w:rsidR="00941034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</w:t>
      </w:r>
      <w:r w:rsidR="007431D7" w:rsidRPr="00941034">
        <w:rPr>
          <w:rFonts w:ascii="Arial" w:hAnsi="Arial" w:cs="Arial"/>
          <w:b/>
          <w:bCs/>
          <w:color w:val="auto"/>
          <w:sz w:val="24"/>
          <w:szCs w:val="24"/>
        </w:rPr>
        <w:t>O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ferenta </w:t>
      </w:r>
    </w:p>
    <w:p w14:paraId="2198B4BB" w14:textId="5141DE78" w:rsidR="00A25D7C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  <w:bookmarkEnd w:id="0"/>
    </w:p>
    <w:p w14:paraId="7A5A3EC0" w14:textId="77777777" w:rsidR="00A25D7C" w:rsidRDefault="00A25D7C" w:rsidP="00A25D7C">
      <w:pPr>
        <w:jc w:val="right"/>
        <w:rPr>
          <w:rFonts w:cs="Arial"/>
          <w:b/>
          <w:sz w:val="18"/>
        </w:rPr>
      </w:pPr>
    </w:p>
    <w:p w14:paraId="22C2EE1D" w14:textId="77777777" w:rsidR="001C77FA" w:rsidRPr="00E12B8E" w:rsidRDefault="001C77FA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OŚWIADCZENIE</w:t>
      </w:r>
    </w:p>
    <w:p w14:paraId="061F20D5" w14:textId="25042D91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 xml:space="preserve">OFERENTA BIORĄCEGO UDZIAŁ W </w:t>
      </w:r>
      <w:r w:rsidR="00D03273">
        <w:rPr>
          <w:rFonts w:cs="Arial"/>
          <w:b/>
          <w:sz w:val="20"/>
        </w:rPr>
        <w:t>ZAPYTANIU</w:t>
      </w:r>
      <w:r w:rsidRPr="00CC3BE6">
        <w:rPr>
          <w:rFonts w:cs="Arial"/>
          <w:b/>
          <w:sz w:val="20"/>
        </w:rPr>
        <w:t xml:space="preserve"> ZAKUPOWYM</w:t>
      </w:r>
    </w:p>
    <w:p w14:paraId="733B3962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</w:p>
    <w:p w14:paraId="24285F65" w14:textId="77777777" w:rsidR="001C77FA" w:rsidRPr="00CC3BE6" w:rsidRDefault="001C77FA" w:rsidP="00A25D7C">
      <w:pPr>
        <w:jc w:val="center"/>
        <w:rPr>
          <w:rFonts w:cs="Arial"/>
          <w:sz w:val="20"/>
        </w:rPr>
      </w:pPr>
    </w:p>
    <w:p w14:paraId="71797AF4" w14:textId="77777777" w:rsidR="004D42C7" w:rsidRPr="00E12B8E" w:rsidRDefault="004D42C7" w:rsidP="004D42C7">
      <w:pPr>
        <w:jc w:val="center"/>
        <w:rPr>
          <w:rFonts w:cs="Arial"/>
          <w:b/>
          <w:sz w:val="18"/>
        </w:rPr>
      </w:pPr>
    </w:p>
    <w:p w14:paraId="5C6ECADD" w14:textId="77777777" w:rsidR="004D42C7" w:rsidRPr="00E12B8E" w:rsidRDefault="004D42C7" w:rsidP="004D42C7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2169739A" w14:textId="77777777" w:rsidR="004D42C7" w:rsidRPr="00E12B8E" w:rsidRDefault="004D42C7" w:rsidP="004D42C7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6584A353" w14:textId="77777777" w:rsidR="004D42C7" w:rsidRPr="00E12B8E" w:rsidRDefault="004D42C7" w:rsidP="004D42C7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C7A92D3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</w:p>
    <w:p w14:paraId="755F832A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</w:p>
    <w:p w14:paraId="6C37CC47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33A4C0E5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</w:p>
    <w:p w14:paraId="5288E9D5" w14:textId="77777777" w:rsidR="004D42C7" w:rsidRPr="002736BD" w:rsidRDefault="004D42C7" w:rsidP="004D42C7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697F65A5" w14:textId="77777777" w:rsidR="004D42C7" w:rsidRDefault="004D42C7" w:rsidP="004D42C7">
      <w:pPr>
        <w:jc w:val="center"/>
        <w:rPr>
          <w:rFonts w:cs="Arial"/>
          <w:i/>
          <w:sz w:val="18"/>
        </w:rPr>
      </w:pPr>
    </w:p>
    <w:p w14:paraId="576B5FE7" w14:textId="77777777" w:rsidR="004D42C7" w:rsidRDefault="004D42C7" w:rsidP="004D42C7">
      <w:pPr>
        <w:jc w:val="center"/>
        <w:rPr>
          <w:rFonts w:cs="Arial"/>
          <w:i/>
          <w:sz w:val="18"/>
        </w:rPr>
      </w:pPr>
    </w:p>
    <w:p w14:paraId="4D4B0F83" w14:textId="77777777" w:rsidR="004D42C7" w:rsidRPr="001B7C29" w:rsidRDefault="004D42C7" w:rsidP="004D42C7">
      <w:pPr>
        <w:jc w:val="center"/>
        <w:rPr>
          <w:rFonts w:cs="Arial"/>
          <w:bCs/>
          <w:i/>
          <w:sz w:val="18"/>
        </w:rPr>
      </w:pPr>
      <w:r w:rsidRPr="00DB2022">
        <w:rPr>
          <w:rFonts w:cs="Arial"/>
          <w:bCs/>
          <w:i/>
          <w:sz w:val="18"/>
        </w:rPr>
        <w:t>oświadczam/-y, że Oferent</w:t>
      </w:r>
      <w:r w:rsidRPr="001B7C29">
        <w:rPr>
          <w:rFonts w:cs="Arial"/>
          <w:bCs/>
          <w:i/>
          <w:sz w:val="18"/>
        </w:rPr>
        <w:t>:</w:t>
      </w:r>
    </w:p>
    <w:p w14:paraId="539EF253" w14:textId="77777777" w:rsidR="004D42C7" w:rsidRPr="001B7C29" w:rsidRDefault="004D42C7" w:rsidP="004D42C7">
      <w:pPr>
        <w:jc w:val="center"/>
        <w:rPr>
          <w:rFonts w:cs="Arial"/>
          <w:bCs/>
          <w:i/>
          <w:sz w:val="18"/>
        </w:rPr>
      </w:pPr>
    </w:p>
    <w:p w14:paraId="13C33CE9" w14:textId="77777777" w:rsidR="004D42C7" w:rsidRPr="001B7C29" w:rsidRDefault="004D42C7" w:rsidP="004D42C7">
      <w:pPr>
        <w:numPr>
          <w:ilvl w:val="0"/>
          <w:numId w:val="9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bCs/>
          <w:sz w:val="18"/>
        </w:rPr>
      </w:pPr>
      <w:r w:rsidRPr="00DB2022">
        <w:rPr>
          <w:rFonts w:eastAsia="Calibri" w:cs="Arial"/>
          <w:bCs/>
          <w:sz w:val="18"/>
        </w:rPr>
        <w:t>składa ofertę</w:t>
      </w:r>
      <w:r w:rsidRPr="00DB2022">
        <w:rPr>
          <w:rFonts w:eastAsia="Calibri" w:cs="Arial"/>
          <w:bCs/>
          <w:sz w:val="18"/>
          <w:vertAlign w:val="superscript"/>
        </w:rPr>
        <w:footnoteReference w:id="1"/>
      </w:r>
      <w:r w:rsidRPr="00DB2022">
        <w:rPr>
          <w:rFonts w:eastAsia="Calibri" w:cs="Arial"/>
          <w:bCs/>
          <w:sz w:val="18"/>
        </w:rPr>
        <w:t>:</w:t>
      </w:r>
    </w:p>
    <w:p w14:paraId="4404798E" w14:textId="77777777" w:rsidR="004D42C7" w:rsidRPr="001B7C29" w:rsidRDefault="004D42C7" w:rsidP="004D42C7">
      <w:pPr>
        <w:numPr>
          <w:ilvl w:val="1"/>
          <w:numId w:val="9"/>
        </w:numPr>
        <w:jc w:val="both"/>
        <w:rPr>
          <w:rFonts w:eastAsia="Calibri" w:cs="Arial"/>
          <w:bCs/>
          <w:sz w:val="18"/>
        </w:rPr>
      </w:pPr>
      <w:r w:rsidRPr="001B7C29">
        <w:rPr>
          <w:rFonts w:eastAsia="Calibri" w:cs="Arial"/>
          <w:bCs/>
          <w:sz w:val="18"/>
        </w:rPr>
        <w:t>samodzielnie</w:t>
      </w:r>
      <w:bookmarkStart w:id="1" w:name="_Hlk227612783"/>
    </w:p>
    <w:p w14:paraId="7AB81E4A" w14:textId="77777777" w:rsidR="004D42C7" w:rsidRPr="00DB2022" w:rsidRDefault="004D42C7" w:rsidP="004D42C7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046EF7B2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 w:rsidRPr="00DB2022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3021100D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bookmarkStart w:id="2" w:name="_Hlk227612771"/>
      <w:r w:rsidRPr="00DB2022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7F7198E3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44033852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 w:rsidRPr="00DB2022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4A94855E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3ECD5059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DB2022">
        <w:rPr>
          <w:rFonts w:cs="Arial"/>
          <w:bCs/>
          <w:i/>
          <w:color w:val="000000"/>
          <w:sz w:val="16"/>
        </w:rPr>
        <w:t>umer REGON: _________________</w:t>
      </w:r>
    </w:p>
    <w:p w14:paraId="65904111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6A1D281A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DB2022">
        <w:rPr>
          <w:rFonts w:cs="Arial"/>
          <w:bCs/>
          <w:i/>
          <w:color w:val="000000"/>
          <w:sz w:val="16"/>
        </w:rPr>
        <w:t>umer NIP: _________________</w:t>
      </w:r>
    </w:p>
    <w:p w14:paraId="7B98621B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1FF89EE5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1FF47F0D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01BAD09F" w14:textId="77777777" w:rsidR="004D42C7" w:rsidRDefault="00000A4F" w:rsidP="004D42C7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064C1A">
        <w:rPr>
          <w:rFonts w:cs="Arial"/>
          <w:bCs/>
          <w:i/>
          <w:color w:val="000000"/>
          <w:sz w:val="16"/>
        </w:rPr>
        <w:t xml:space="preserve"> </w:t>
      </w:r>
      <w:r w:rsidR="004D42C7" w:rsidRPr="00DB2022">
        <w:rPr>
          <w:rFonts w:cs="Arial"/>
          <w:bCs/>
          <w:i/>
          <w:color w:val="000000"/>
          <w:sz w:val="16"/>
        </w:rPr>
        <w:t>Tak,</w:t>
      </w:r>
      <w:r w:rsidR="004D42C7">
        <w:rPr>
          <w:rFonts w:cs="Arial"/>
          <w:bCs/>
          <w:i/>
          <w:color w:val="000000"/>
          <w:sz w:val="16"/>
        </w:rPr>
        <w:t xml:space="preserve"> kraj rejestracji </w:t>
      </w:r>
      <w:r w:rsidR="004D42C7" w:rsidRPr="0062304B">
        <w:rPr>
          <w:rFonts w:cs="Arial"/>
          <w:bCs/>
          <w:i/>
          <w:color w:val="000000"/>
          <w:sz w:val="16"/>
        </w:rPr>
        <w:t>_________________</w:t>
      </w:r>
      <w:r w:rsidR="004D42C7">
        <w:rPr>
          <w:rFonts w:cs="Arial"/>
          <w:bCs/>
          <w:i/>
          <w:color w:val="000000"/>
          <w:sz w:val="16"/>
        </w:rPr>
        <w:t xml:space="preserve">, numer VAT-UE </w:t>
      </w:r>
      <w:r w:rsidR="004D42C7" w:rsidRPr="0062304B">
        <w:rPr>
          <w:rFonts w:cs="Arial"/>
          <w:bCs/>
          <w:i/>
          <w:color w:val="000000"/>
          <w:sz w:val="16"/>
        </w:rPr>
        <w:t>_________________</w:t>
      </w:r>
      <w:r w:rsidR="004D42C7">
        <w:rPr>
          <w:rFonts w:cs="Arial"/>
          <w:bCs/>
          <w:i/>
          <w:color w:val="000000"/>
          <w:sz w:val="16"/>
        </w:rPr>
        <w:t>,</w:t>
      </w:r>
    </w:p>
    <w:p w14:paraId="76E20E65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594F2018" w14:textId="77777777" w:rsidR="004D42C7" w:rsidRDefault="00000A4F" w:rsidP="004D42C7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4D42C7" w:rsidRPr="00DB2022">
        <w:rPr>
          <w:rFonts w:cs="Arial"/>
          <w:bCs/>
          <w:i/>
          <w:color w:val="000000"/>
          <w:sz w:val="16"/>
        </w:rPr>
        <w:t>Nie</w:t>
      </w:r>
      <w:r w:rsidR="004D42C7">
        <w:rPr>
          <w:rFonts w:cs="Arial"/>
          <w:bCs/>
          <w:i/>
          <w:color w:val="000000"/>
          <w:sz w:val="16"/>
        </w:rPr>
        <w:t xml:space="preserve"> </w:t>
      </w:r>
    </w:p>
    <w:p w14:paraId="4B8F1CBF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p w14:paraId="4C4EB808" w14:textId="77777777" w:rsidR="004D42C7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bookmarkEnd w:id="2"/>
    <w:p w14:paraId="02F6F349" w14:textId="77777777" w:rsidR="004D42C7" w:rsidRPr="00DB2022" w:rsidRDefault="004D42C7" w:rsidP="004D42C7">
      <w:pPr>
        <w:ind w:left="1418"/>
        <w:rPr>
          <w:rFonts w:cs="Arial"/>
          <w:bCs/>
          <w:i/>
          <w:color w:val="000000"/>
          <w:sz w:val="16"/>
        </w:rPr>
      </w:pPr>
    </w:p>
    <w:bookmarkEnd w:id="1"/>
    <w:p w14:paraId="56DFEBF8" w14:textId="77777777" w:rsidR="004D42C7" w:rsidRPr="00DB2022" w:rsidRDefault="004D42C7" w:rsidP="004D42C7">
      <w:pPr>
        <w:jc w:val="center"/>
        <w:rPr>
          <w:rFonts w:cs="Arial"/>
          <w:bCs/>
          <w:i/>
          <w:color w:val="000000"/>
          <w:sz w:val="16"/>
        </w:rPr>
      </w:pPr>
    </w:p>
    <w:p w14:paraId="676C68A1" w14:textId="77777777" w:rsidR="004D42C7" w:rsidRPr="00E12B8E" w:rsidRDefault="004D42C7" w:rsidP="004D42C7">
      <w:pPr>
        <w:ind w:left="1440"/>
        <w:jc w:val="both"/>
        <w:rPr>
          <w:rFonts w:eastAsia="Calibri" w:cs="Arial"/>
          <w:sz w:val="18"/>
        </w:rPr>
      </w:pPr>
    </w:p>
    <w:p w14:paraId="44F6C9AC" w14:textId="77777777" w:rsidR="004D42C7" w:rsidRPr="00C90D3B" w:rsidRDefault="004D42C7" w:rsidP="004D42C7">
      <w:pPr>
        <w:numPr>
          <w:ilvl w:val="1"/>
          <w:numId w:val="9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4AA39583" w14:textId="77777777" w:rsidR="004D42C7" w:rsidRPr="00C90D3B" w:rsidRDefault="004D42C7" w:rsidP="004D42C7">
      <w:pPr>
        <w:ind w:left="1440"/>
        <w:jc w:val="both"/>
        <w:rPr>
          <w:rFonts w:eastAsia="Calibri" w:cs="Arial"/>
          <w:sz w:val="18"/>
          <w:highlight w:val="lightGray"/>
        </w:rPr>
      </w:pPr>
      <w:bookmarkStart w:id="3" w:name="_Hlk227612875"/>
    </w:p>
    <w:p w14:paraId="00ABAE1E" w14:textId="77777777" w:rsidR="004D42C7" w:rsidRDefault="004D42C7" w:rsidP="004D42C7">
      <w:pPr>
        <w:numPr>
          <w:ilvl w:val="0"/>
          <w:numId w:val="10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55435B1C" w14:textId="77777777" w:rsidR="004D42C7" w:rsidRDefault="004D42C7" w:rsidP="004D42C7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140B3371" w14:textId="77777777" w:rsidR="004D42C7" w:rsidRDefault="004D42C7" w:rsidP="004D42C7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0CC13512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DB2022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6B1D9DCC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6A3B8608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DB2022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0891C28B" w14:textId="77777777" w:rsidR="004D42C7" w:rsidRPr="00DB2022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AE0F59B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 w:rsidRPr="00DB2022">
        <w:rPr>
          <w:rFonts w:cs="Arial"/>
          <w:i/>
          <w:sz w:val="16"/>
          <w:highlight w:val="lightGray"/>
        </w:rPr>
        <w:t>Rejestracja VAT-UE w innym kraju niż Polska:</w:t>
      </w:r>
    </w:p>
    <w:p w14:paraId="033B3479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1158AE6C" w14:textId="77777777" w:rsidR="004D42C7" w:rsidRPr="00DB2022" w:rsidRDefault="00000A4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12281C03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27C7611A" w14:textId="77777777" w:rsidR="004D42C7" w:rsidRPr="00DB2022" w:rsidRDefault="00000A4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Nie </w:t>
      </w:r>
    </w:p>
    <w:p w14:paraId="26E4FD43" w14:textId="77777777" w:rsidR="004D42C7" w:rsidRPr="00C81E07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9D4AC83" w14:textId="77777777" w:rsidR="004D42C7" w:rsidRPr="00C81E07" w:rsidRDefault="004D42C7" w:rsidP="004D42C7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DB2022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2EEAE7C5" w14:textId="77777777" w:rsidR="004D42C7" w:rsidRPr="00C81E07" w:rsidRDefault="004D42C7" w:rsidP="004D42C7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04CA43AA" w14:textId="77777777" w:rsidR="004D42C7" w:rsidRPr="00C81E07" w:rsidRDefault="004D42C7" w:rsidP="004D42C7">
      <w:pPr>
        <w:numPr>
          <w:ilvl w:val="0"/>
          <w:numId w:val="10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E929517" w14:textId="77777777" w:rsidR="004D42C7" w:rsidRPr="00DB2022" w:rsidRDefault="004D42C7" w:rsidP="004D42C7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386E865F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0325BD63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DB2022">
        <w:rPr>
          <w:rFonts w:cs="Arial"/>
          <w:i/>
          <w:sz w:val="16"/>
          <w:highlight w:val="lightGray"/>
        </w:rPr>
        <w:t>umer REGON: _________________</w:t>
      </w:r>
    </w:p>
    <w:p w14:paraId="59DF2E65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6203B1B5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DB2022">
        <w:rPr>
          <w:rFonts w:cs="Arial"/>
          <w:i/>
          <w:sz w:val="16"/>
          <w:highlight w:val="lightGray"/>
        </w:rPr>
        <w:t>umer NIP: _________________</w:t>
      </w:r>
    </w:p>
    <w:p w14:paraId="42C55581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276E0D28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  <w:r w:rsidRPr="00DB2022">
        <w:rPr>
          <w:rFonts w:cs="Arial"/>
          <w:i/>
          <w:sz w:val="16"/>
          <w:highlight w:val="lightGray"/>
        </w:rPr>
        <w:t>Rejestracja VAT-UE w innym kraju niż Polska:</w:t>
      </w:r>
    </w:p>
    <w:p w14:paraId="43FB8276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22C8B4EC" w14:textId="77777777" w:rsidR="004D42C7" w:rsidRPr="00DB2022" w:rsidRDefault="00000A4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08D1833A" w14:textId="77777777" w:rsidR="004D42C7" w:rsidRPr="00DB2022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68A3F21A" w14:textId="77777777" w:rsidR="004D42C7" w:rsidRPr="00DB2022" w:rsidRDefault="00000A4F" w:rsidP="004D42C7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 w:rsidRPr="00DB2022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4D42C7" w:rsidRPr="00DB2022">
        <w:rPr>
          <w:rFonts w:cs="Arial"/>
          <w:i/>
          <w:sz w:val="16"/>
          <w:highlight w:val="lightGray"/>
        </w:rPr>
        <w:t xml:space="preserve"> Nie </w:t>
      </w:r>
    </w:p>
    <w:p w14:paraId="748BCBD3" w14:textId="77777777" w:rsidR="004D42C7" w:rsidRDefault="004D42C7" w:rsidP="004D42C7">
      <w:pPr>
        <w:ind w:left="1843" w:hanging="360"/>
        <w:rPr>
          <w:rFonts w:cs="Arial"/>
          <w:i/>
          <w:sz w:val="16"/>
          <w:highlight w:val="lightGray"/>
        </w:rPr>
      </w:pPr>
    </w:p>
    <w:p w14:paraId="32174B93" w14:textId="77777777" w:rsidR="004D42C7" w:rsidRDefault="004D42C7" w:rsidP="004D42C7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Pr="00DB2022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bookmarkEnd w:id="3"/>
    <w:p w14:paraId="42BB0BDC" w14:textId="77777777" w:rsidR="004D42C7" w:rsidRPr="00E12B8E" w:rsidRDefault="004D42C7" w:rsidP="004D42C7">
      <w:pPr>
        <w:jc w:val="center"/>
        <w:rPr>
          <w:rFonts w:cs="Arial"/>
          <w:i/>
          <w:sz w:val="16"/>
        </w:rPr>
      </w:pPr>
    </w:p>
    <w:p w14:paraId="1CC2DF60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7B00214A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F0A15A8" w14:textId="77777777" w:rsidR="004D42C7" w:rsidRPr="002B1E4B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50EDBEF3" w14:textId="77777777" w:rsidR="004D42C7" w:rsidRPr="00843FFF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4BC33FDA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C75644A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5E953968" w14:textId="77777777" w:rsidR="004D42C7" w:rsidRPr="00A67027" w:rsidRDefault="00000A4F" w:rsidP="004D42C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D42C7" w:rsidRPr="00A67027">
        <w:rPr>
          <w:rFonts w:eastAsia="Calibri" w:cs="Arial"/>
          <w:sz w:val="18"/>
        </w:rPr>
        <w:t xml:space="preserve"> Tak</w:t>
      </w:r>
      <w:r w:rsidR="004D42C7">
        <w:rPr>
          <w:rFonts w:eastAsia="Calibri" w:cs="Arial"/>
          <w:sz w:val="18"/>
        </w:rPr>
        <w:t>,</w:t>
      </w:r>
    </w:p>
    <w:p w14:paraId="1DC83269" w14:textId="77777777" w:rsidR="004D42C7" w:rsidRDefault="00000A4F" w:rsidP="004D42C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D42C7" w:rsidRPr="00A67027">
        <w:rPr>
          <w:rFonts w:eastAsia="Calibri" w:cs="Arial"/>
          <w:sz w:val="18"/>
        </w:rPr>
        <w:t xml:space="preserve"> Nie</w:t>
      </w:r>
      <w:r w:rsidR="004D42C7">
        <w:rPr>
          <w:rFonts w:eastAsia="Calibri" w:cs="Arial"/>
          <w:sz w:val="18"/>
        </w:rPr>
        <w:t>,</w:t>
      </w:r>
    </w:p>
    <w:p w14:paraId="2442A1A4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2B3FCC99" w14:textId="77777777" w:rsidR="004D42C7" w:rsidRPr="00A67027" w:rsidRDefault="00000A4F" w:rsidP="004D42C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D42C7" w:rsidRPr="00A67027">
        <w:rPr>
          <w:rFonts w:eastAsia="Calibri" w:cs="Arial"/>
          <w:sz w:val="18"/>
        </w:rPr>
        <w:t xml:space="preserve"> Tak</w:t>
      </w:r>
      <w:r w:rsidR="004D42C7">
        <w:rPr>
          <w:rFonts w:eastAsia="Calibri" w:cs="Arial"/>
          <w:sz w:val="18"/>
        </w:rPr>
        <w:t>,</w:t>
      </w:r>
    </w:p>
    <w:p w14:paraId="4998D004" w14:textId="77777777" w:rsidR="004D42C7" w:rsidRDefault="00000A4F" w:rsidP="004D42C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D42C7" w:rsidRPr="00A67027">
        <w:rPr>
          <w:rFonts w:eastAsia="Calibri" w:cs="Arial"/>
          <w:sz w:val="18"/>
        </w:rPr>
        <w:t xml:space="preserve"> Nie</w:t>
      </w:r>
      <w:r w:rsidR="004D42C7">
        <w:rPr>
          <w:rFonts w:eastAsia="Calibri" w:cs="Arial"/>
          <w:sz w:val="18"/>
        </w:rPr>
        <w:t>,</w:t>
      </w:r>
    </w:p>
    <w:p w14:paraId="0670F968" w14:textId="189D511C" w:rsidR="004D42C7" w:rsidRPr="00E12B8E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371CB6FD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>
        <w:rPr>
          <w:rFonts w:cs="Arial"/>
          <w:b/>
          <w:sz w:val="18"/>
        </w:rPr>
        <w:t xml:space="preserve">dni </w:t>
      </w:r>
      <w:r w:rsidRPr="008074AE">
        <w:rPr>
          <w:rFonts w:cs="Arial"/>
          <w:b/>
          <w:i/>
          <w:iCs/>
          <w:color w:val="E36C0A" w:themeColor="accent6" w:themeShade="BF"/>
          <w:sz w:val="18"/>
        </w:rPr>
        <w:t>[uzupełnia Oferent</w:t>
      </w:r>
      <w:r>
        <w:rPr>
          <w:rFonts w:cs="Arial"/>
          <w:b/>
          <w:i/>
          <w:iCs/>
          <w:color w:val="E36C0A" w:themeColor="accent6" w:themeShade="BF"/>
          <w:sz w:val="18"/>
        </w:rPr>
        <w:t xml:space="preserve"> – nie może być mniej niż wskazane w pkt. I.3. Zapytania ofertowego</w:t>
      </w:r>
      <w:r w:rsidRPr="008074AE">
        <w:rPr>
          <w:rFonts w:cs="Arial"/>
          <w:b/>
          <w:i/>
          <w:iCs/>
          <w:color w:val="E36C0A" w:themeColor="accent6" w:themeShade="BF"/>
          <w:sz w:val="18"/>
        </w:rPr>
        <w:t>]</w:t>
      </w:r>
      <w:r w:rsidRPr="008074AE">
        <w:rPr>
          <w:rFonts w:cs="Arial"/>
          <w:color w:val="E36C0A" w:themeColor="accent6" w:themeShade="BF"/>
          <w:sz w:val="18"/>
        </w:rPr>
        <w:t xml:space="preserve"> </w:t>
      </w:r>
      <w:r w:rsidRPr="00FC1A50">
        <w:rPr>
          <w:rFonts w:cs="Arial"/>
          <w:sz w:val="18"/>
        </w:rPr>
        <w:t>od upływu terminu składania ofert</w:t>
      </w:r>
      <w:r w:rsidRPr="00E12B8E">
        <w:rPr>
          <w:rFonts w:cs="Arial"/>
          <w:sz w:val="18"/>
        </w:rPr>
        <w:t>,</w:t>
      </w:r>
    </w:p>
    <w:p w14:paraId="63A4E831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486C894D" w14:textId="4AF9A5F7" w:rsidR="004D42C7" w:rsidRPr="00257195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Warunk</w:t>
      </w:r>
      <w:r>
        <w:rPr>
          <w:rFonts w:cs="Arial"/>
          <w:sz w:val="18"/>
        </w:rPr>
        <w:t>i</w:t>
      </w:r>
      <w:r w:rsidRPr="00257195">
        <w:rPr>
          <w:rFonts w:cs="Arial"/>
          <w:sz w:val="18"/>
        </w:rPr>
        <w:t xml:space="preserve"> Umów, Ogóln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Wytyczn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Dotycząc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Ubezpieczeń oraz </w:t>
      </w:r>
      <w:r>
        <w:rPr>
          <w:rFonts w:cs="Arial"/>
          <w:sz w:val="18"/>
        </w:rPr>
        <w:t xml:space="preserve">Wymagania w zakresie </w:t>
      </w:r>
      <w:r w:rsidRPr="00257195">
        <w:rPr>
          <w:rFonts w:cs="Arial"/>
          <w:sz w:val="18"/>
        </w:rPr>
        <w:t>BHP</w:t>
      </w:r>
      <w:r>
        <w:rPr>
          <w:rFonts w:cs="Arial"/>
          <w:sz w:val="18"/>
        </w:rPr>
        <w:t xml:space="preserve">, </w:t>
      </w:r>
      <w:proofErr w:type="spellStart"/>
      <w:r>
        <w:rPr>
          <w:rFonts w:cs="Arial"/>
          <w:sz w:val="18"/>
        </w:rPr>
        <w:t>Ppoż</w:t>
      </w:r>
      <w:proofErr w:type="spellEnd"/>
      <w:r w:rsidRPr="00257195">
        <w:rPr>
          <w:rFonts w:cs="Arial"/>
          <w:sz w:val="18"/>
        </w:rPr>
        <w:t xml:space="preserve"> i</w:t>
      </w:r>
      <w:r>
        <w:rPr>
          <w:rFonts w:cs="Arial"/>
          <w:sz w:val="18"/>
        </w:rPr>
        <w:t> </w:t>
      </w:r>
      <w:r w:rsidRPr="00257195">
        <w:rPr>
          <w:rFonts w:cs="Arial"/>
          <w:sz w:val="18"/>
        </w:rPr>
        <w:t>Ochrony środowiska, wraz z załącznikami, dostępn</w:t>
      </w:r>
      <w:r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 w:rsidRPr="00257195">
        <w:rPr>
          <w:rFonts w:cs="Arial"/>
          <w:sz w:val="18"/>
        </w:rPr>
        <w:t>.</w:t>
      </w:r>
    </w:p>
    <w:p w14:paraId="06DC1F3A" w14:textId="77777777" w:rsidR="004D42C7" w:rsidRPr="002B1E4B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45A695CA" w14:textId="77777777" w:rsidR="004D42C7" w:rsidRPr="00E12B8E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22CD362F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5A46DB6" w14:textId="77777777" w:rsidR="004D42C7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0011A148" w14:textId="77777777" w:rsidR="004D42C7" w:rsidRPr="00A67027" w:rsidRDefault="00000A4F" w:rsidP="004D42C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D42C7" w:rsidRPr="00A67027">
        <w:rPr>
          <w:rFonts w:eastAsia="Calibri" w:cs="Arial"/>
          <w:sz w:val="18"/>
        </w:rPr>
        <w:t xml:space="preserve"> Tak</w:t>
      </w:r>
      <w:r w:rsidR="004D42C7">
        <w:rPr>
          <w:rFonts w:eastAsia="Calibri" w:cs="Arial"/>
          <w:sz w:val="18"/>
        </w:rPr>
        <w:t>,</w:t>
      </w:r>
    </w:p>
    <w:p w14:paraId="3F65098B" w14:textId="77777777" w:rsidR="004D42C7" w:rsidRDefault="00000A4F" w:rsidP="004D42C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2C7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4D42C7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D42C7" w:rsidRPr="00A67027">
        <w:rPr>
          <w:rFonts w:eastAsia="Calibri" w:cs="Arial"/>
          <w:sz w:val="18"/>
        </w:rPr>
        <w:t xml:space="preserve"> Nie</w:t>
      </w:r>
      <w:r w:rsidR="004D42C7">
        <w:rPr>
          <w:rFonts w:eastAsia="Calibri" w:cs="Arial"/>
          <w:sz w:val="18"/>
        </w:rPr>
        <w:t>.</w:t>
      </w:r>
    </w:p>
    <w:p w14:paraId="222BF0CB" w14:textId="77777777" w:rsidR="004D42C7" w:rsidRPr="00DB2022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4" w:name="_Hlk227617026"/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0AC14DF4" w14:textId="77777777" w:rsidR="004D42C7" w:rsidRPr="00835EC6" w:rsidRDefault="004D42C7" w:rsidP="004D42C7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835EC6">
        <w:rPr>
          <w:rFonts w:eastAsia="Calibri" w:cs="Arial"/>
          <w:sz w:val="18"/>
        </w:rPr>
        <w:t xml:space="preserve">obowiązuje się </w:t>
      </w:r>
      <w:r w:rsidRPr="008A2487">
        <w:rPr>
          <w:rFonts w:cs="Arial"/>
          <w:sz w:val="18"/>
          <w:szCs w:val="18"/>
        </w:rPr>
        <w:t>do</w:t>
      </w:r>
      <w:r w:rsidRPr="00835EC6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p w14:paraId="34D83194" w14:textId="77777777" w:rsidR="004D42C7" w:rsidRDefault="004D42C7" w:rsidP="004D42C7">
      <w:pPr>
        <w:tabs>
          <w:tab w:val="num" w:pos="1800"/>
        </w:tabs>
        <w:ind w:left="284"/>
        <w:jc w:val="both"/>
        <w:rPr>
          <w:rFonts w:eastAsia="Calibri" w:cs="Arial"/>
          <w:sz w:val="18"/>
        </w:rPr>
      </w:pPr>
    </w:p>
    <w:bookmarkEnd w:id="4"/>
    <w:p w14:paraId="64F2CD7C" w14:textId="77777777" w:rsidR="004D42C7" w:rsidRDefault="004D42C7" w:rsidP="004D42C7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51C1FC44" w14:textId="77777777" w:rsidR="004D42C7" w:rsidRPr="00E12B8E" w:rsidRDefault="004D42C7" w:rsidP="004D42C7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9F79DF6" w14:textId="77777777" w:rsidR="004D42C7" w:rsidRPr="00E12B8E" w:rsidRDefault="004D42C7" w:rsidP="004D42C7">
      <w:pPr>
        <w:pStyle w:val="Zwykytekst"/>
        <w:rPr>
          <w:rFonts w:ascii="Arial" w:hAnsi="Arial" w:cs="Arial"/>
          <w:sz w:val="18"/>
        </w:rPr>
      </w:pPr>
    </w:p>
    <w:p w14:paraId="4B73B75D" w14:textId="77777777" w:rsidR="004D42C7" w:rsidRPr="00E12B8E" w:rsidRDefault="004D42C7" w:rsidP="004D42C7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314E5230" w14:textId="77777777" w:rsidR="004D42C7" w:rsidRPr="00E12B8E" w:rsidRDefault="004D42C7" w:rsidP="004D42C7">
      <w:pPr>
        <w:pStyle w:val="Zwykytekst"/>
        <w:rPr>
          <w:rFonts w:ascii="Arial" w:hAnsi="Arial" w:cs="Arial"/>
          <w:sz w:val="18"/>
        </w:rPr>
      </w:pPr>
    </w:p>
    <w:p w14:paraId="24B3C864" w14:textId="77777777" w:rsidR="004D42C7" w:rsidRPr="00E12B8E" w:rsidRDefault="004D42C7" w:rsidP="004D42C7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01B6CB6" w14:textId="77777777" w:rsidR="004D42C7" w:rsidRPr="00E12B8E" w:rsidRDefault="004D42C7" w:rsidP="004D42C7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5726476D" w14:textId="77777777" w:rsidR="004D42C7" w:rsidRPr="00E12B8E" w:rsidRDefault="004D42C7" w:rsidP="004D42C7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728EFB1C" w14:textId="77777777" w:rsidR="004D42C7" w:rsidRPr="00E12B8E" w:rsidRDefault="004D42C7" w:rsidP="004D42C7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BE68079" w14:textId="77777777" w:rsidR="006E6A51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</w:p>
    <w:p w14:paraId="3086EE9F" w14:textId="7041EB23" w:rsidR="00590679" w:rsidRDefault="006530CB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color w:val="auto"/>
          <w:sz w:val="24"/>
          <w:szCs w:val="24"/>
        </w:rPr>
        <w:t>Oświadczenie Beneficjent Rzeczywisty</w:t>
      </w:r>
      <w:r w:rsidR="0059067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6CA41B5" w14:textId="0C1C30C0" w:rsidR="006530CB" w:rsidRPr="008074AE" w:rsidRDefault="00590679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– część formalna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7B6D754B" w14:textId="2792A691" w:rsidR="00257195" w:rsidRPr="00CC7854" w:rsidRDefault="00257195" w:rsidP="00D642B0">
      <w:pPr>
        <w:pStyle w:val="Style2"/>
        <w:spacing w:before="240"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AEEE3B4" w14:textId="77777777" w:rsidR="003E3B0E" w:rsidRDefault="003E3B0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6B551AB8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0B524305" w14:textId="5ABEF8A1" w:rsidR="00E97570" w:rsidRPr="003E3B0E" w:rsidRDefault="00257195" w:rsidP="003E3B0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  <w:r w:rsidR="003E3B0E">
        <w:rPr>
          <w:rStyle w:val="CharStyle3"/>
          <w:color w:val="000000"/>
        </w:rPr>
        <w:t>*</w:t>
      </w:r>
    </w:p>
    <w:p w14:paraId="22CAD7A1" w14:textId="77777777" w:rsidR="003E3B0E" w:rsidRPr="00675E35" w:rsidRDefault="003E3B0E" w:rsidP="003E3B0E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lastRenderedPageBreak/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0C33F8BD" w14:textId="77777777" w:rsidR="00E97570" w:rsidRDefault="00E97570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DE1D84D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3B3771DA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E9757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1134" w:bottom="851" w:left="1418" w:header="708" w:footer="604" w:gutter="0"/>
          <w:cols w:space="708"/>
          <w:formProt w:val="0"/>
          <w:titlePg/>
        </w:sectPr>
      </w:pPr>
    </w:p>
    <w:p w14:paraId="418FAADF" w14:textId="6014D58F" w:rsidR="000930CC" w:rsidRDefault="000930CC" w:rsidP="00837CC6">
      <w:pPr>
        <w:rPr>
          <w:rFonts w:cs="Arial"/>
        </w:rPr>
      </w:pPr>
    </w:p>
    <w:p w14:paraId="2FBF3A19" w14:textId="77777777" w:rsidR="006E6A51" w:rsidRDefault="00044385" w:rsidP="00837CC6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837CC6" w:rsidRPr="00837CC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7763127A" w14:textId="44DB6505" w:rsidR="00044385" w:rsidRPr="00837CC6" w:rsidRDefault="00837CC6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837CC6">
        <w:rPr>
          <w:rFonts w:ascii="Arial" w:hAnsi="Arial" w:cs="Arial"/>
          <w:b/>
          <w:bCs/>
          <w:color w:val="auto"/>
          <w:sz w:val="24"/>
          <w:szCs w:val="24"/>
        </w:rPr>
        <w:t>Oświadczenie Wykonawcy, dotyczące posiadanych numerów VAT w innych krajach Unii Europejskiej</w:t>
      </w:r>
    </w:p>
    <w:p w14:paraId="0C854FF0" w14:textId="77777777" w:rsidR="00044385" w:rsidRPr="00B7120E" w:rsidRDefault="00044385" w:rsidP="006E6A51">
      <w:pPr>
        <w:jc w:val="center"/>
        <w:rPr>
          <w:rFonts w:cs="Arial"/>
          <w:b/>
        </w:rPr>
      </w:pPr>
      <w:r>
        <w:rPr>
          <w:rFonts w:cs="Arial"/>
          <w:b/>
        </w:rPr>
        <w:t>– część formalna</w:t>
      </w:r>
    </w:p>
    <w:p w14:paraId="601B25C8" w14:textId="77777777" w:rsidR="00044385" w:rsidRPr="00604B55" w:rsidRDefault="00044385" w:rsidP="00044385">
      <w:pPr>
        <w:ind w:left="6381"/>
        <w:jc w:val="right"/>
        <w:rPr>
          <w:rFonts w:eastAsia="Calibri" w:cs="Arial"/>
          <w:b/>
          <w:szCs w:val="32"/>
        </w:rPr>
      </w:pPr>
    </w:p>
    <w:p w14:paraId="2EC8DD04" w14:textId="77777777" w:rsidR="00044385" w:rsidRPr="00604B55" w:rsidRDefault="00044385" w:rsidP="00044385">
      <w:pPr>
        <w:spacing w:after="120" w:line="280" w:lineRule="exact"/>
        <w:ind w:left="142"/>
        <w:jc w:val="both"/>
        <w:rPr>
          <w:rFonts w:eastAsia="Calibri" w:cs="Arial"/>
          <w:b/>
        </w:rPr>
      </w:pPr>
    </w:p>
    <w:p w14:paraId="6AD39E52" w14:textId="77777777" w:rsidR="00044385" w:rsidRDefault="00044385" w:rsidP="00044385">
      <w:pPr>
        <w:spacing w:line="280" w:lineRule="atLeast"/>
        <w:ind w:right="432"/>
        <w:jc w:val="center"/>
        <w:rPr>
          <w:rFonts w:eastAsia="Calibri" w:cs="Arial"/>
          <w:b/>
        </w:rPr>
      </w:pPr>
    </w:p>
    <w:p w14:paraId="536D8EA6" w14:textId="77777777" w:rsidR="00044385" w:rsidRPr="00675E35" w:rsidRDefault="00044385" w:rsidP="00044385">
      <w:pPr>
        <w:spacing w:line="280" w:lineRule="atLeast"/>
        <w:ind w:right="432"/>
        <w:jc w:val="center"/>
        <w:rPr>
          <w:rFonts w:cs="Arial"/>
          <w:b/>
          <w:sz w:val="20"/>
        </w:rPr>
      </w:pPr>
      <w:r w:rsidRPr="00675E35">
        <w:rPr>
          <w:rFonts w:cs="Arial"/>
          <w:b/>
          <w:sz w:val="20"/>
        </w:rPr>
        <w:t>OŚWIADCZENIE</w:t>
      </w:r>
    </w:p>
    <w:p w14:paraId="2D064EA6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603EFB3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rFonts w:cs="Arial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ejsz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m dz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2"/>
          <w:sz w:val="20"/>
        </w:rPr>
        <w:t>ł</w:t>
      </w:r>
      <w:r w:rsidRPr="00675E35">
        <w:rPr>
          <w:rFonts w:cs="Arial"/>
          <w:sz w:val="20"/>
        </w:rPr>
        <w:t xml:space="preserve">ając w 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u</w:t>
      </w:r>
      <w:r w:rsidRPr="00675E35">
        <w:rPr>
          <w:rFonts w:cs="Arial"/>
          <w:spacing w:val="7"/>
          <w:sz w:val="20"/>
        </w:rPr>
        <w:t xml:space="preserve"> Oferenta</w:t>
      </w:r>
      <w:r w:rsidRPr="00675E35">
        <w:rPr>
          <w:rFonts w:cs="Arial"/>
          <w:sz w:val="20"/>
        </w:rPr>
        <w:t xml:space="preserve"> o</w:t>
      </w:r>
      <w:r w:rsidRPr="00675E35">
        <w:rPr>
          <w:rFonts w:cs="Arial"/>
          <w:spacing w:val="1"/>
          <w:sz w:val="20"/>
        </w:rPr>
        <w:t>ś</w:t>
      </w:r>
      <w:r w:rsidRPr="00675E35">
        <w:rPr>
          <w:rFonts w:cs="Arial"/>
          <w:spacing w:val="-2"/>
          <w:sz w:val="20"/>
        </w:rPr>
        <w:t>w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am/oś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</w:t>
      </w:r>
      <w:r w:rsidRPr="00675E35">
        <w:rPr>
          <w:rFonts w:cs="Arial"/>
          <w:spacing w:val="3"/>
          <w:sz w:val="20"/>
        </w:rPr>
        <w:t>y*</w:t>
      </w:r>
      <w:r w:rsidRPr="00675E35">
        <w:rPr>
          <w:rFonts w:cs="Arial"/>
          <w:sz w:val="20"/>
        </w:rPr>
        <w:t xml:space="preserve">, 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 re</w:t>
      </w:r>
      <w:r w:rsidRPr="00675E35">
        <w:rPr>
          <w:rFonts w:cs="Arial"/>
          <w:spacing w:val="-1"/>
          <w:sz w:val="20"/>
        </w:rPr>
        <w:t>p</w:t>
      </w:r>
      <w:r w:rsidRPr="00675E35">
        <w:rPr>
          <w:rFonts w:cs="Arial"/>
          <w:sz w:val="20"/>
        </w:rPr>
        <w:t>re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z w:val="20"/>
        </w:rPr>
        <w:t>t</w:t>
      </w:r>
      <w:r w:rsidRPr="00675E35">
        <w:rPr>
          <w:rFonts w:cs="Arial"/>
          <w:spacing w:val="1"/>
          <w:sz w:val="20"/>
        </w:rPr>
        <w:t>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z w:val="20"/>
        </w:rPr>
        <w:t>a pr</w:t>
      </w:r>
      <w:r w:rsidRPr="00675E35">
        <w:rPr>
          <w:rFonts w:cs="Arial"/>
          <w:spacing w:val="-2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 xml:space="preserve">e </w:t>
      </w:r>
      <w:r w:rsidRPr="00675E35">
        <w:rPr>
          <w:rFonts w:cs="Arial"/>
          <w:spacing w:val="1"/>
          <w:sz w:val="20"/>
        </w:rPr>
        <w:t>m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e / </w:t>
      </w:r>
      <w:r w:rsidRPr="00675E35">
        <w:rPr>
          <w:rFonts w:cs="Arial"/>
          <w:spacing w:val="-3"/>
          <w:sz w:val="20"/>
        </w:rPr>
        <w:t>p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ez n</w:t>
      </w:r>
      <w:r w:rsidRPr="00675E35">
        <w:rPr>
          <w:rFonts w:cs="Arial"/>
          <w:spacing w:val="-1"/>
          <w:sz w:val="20"/>
        </w:rPr>
        <w:t>a</w:t>
      </w:r>
      <w:r w:rsidRPr="00675E35">
        <w:rPr>
          <w:rFonts w:cs="Arial"/>
          <w:spacing w:val="1"/>
          <w:sz w:val="20"/>
        </w:rPr>
        <w:t xml:space="preserve">s* </w:t>
      </w:r>
      <w:r w:rsidRPr="00675E35">
        <w:rPr>
          <w:rFonts w:cs="Arial"/>
          <w:spacing w:val="3"/>
          <w:sz w:val="20"/>
        </w:rPr>
        <w:t>f</w:t>
      </w:r>
      <w:r w:rsidRPr="00675E35">
        <w:rPr>
          <w:rFonts w:cs="Arial"/>
          <w:spacing w:val="-4"/>
          <w:sz w:val="20"/>
        </w:rPr>
        <w:t>i</w:t>
      </w:r>
      <w:r w:rsidRPr="00675E35">
        <w:rPr>
          <w:rFonts w:cs="Arial"/>
          <w:sz w:val="20"/>
        </w:rPr>
        <w:t>rm</w:t>
      </w:r>
      <w:r w:rsidRPr="00675E35">
        <w:rPr>
          <w:rFonts w:cs="Arial"/>
          <w:spacing w:val="-3"/>
          <w:sz w:val="20"/>
        </w:rPr>
        <w:t>a jest zarejestrowana dla potrzeb VAT w następujących krajach Unii Europejskiej innych niż Polska, pod następującymi numerami</w:t>
      </w:r>
      <w:r w:rsidRPr="00675E35">
        <w:rPr>
          <w:rFonts w:cs="Arial"/>
          <w:sz w:val="20"/>
        </w:rPr>
        <w:t>:</w:t>
      </w:r>
    </w:p>
    <w:p w14:paraId="400F851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310"/>
      </w:tblGrid>
      <w:tr w:rsidR="00044385" w:rsidRPr="00D11708" w14:paraId="3428E8EC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  <w:vAlign w:val="center"/>
          </w:tcPr>
          <w:p w14:paraId="2E727045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7749CC86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Numer VAT-UE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6538192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Uwagi</w:t>
            </w:r>
          </w:p>
        </w:tc>
      </w:tr>
      <w:tr w:rsidR="00044385" w:rsidRPr="00D11708" w14:paraId="588403A0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207C68B9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5FCA4384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6D8D15A3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59A44C1F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5B8C033D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25652D8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358F6862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144387C2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0F0916E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6AC08D5B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77FBDC6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30A45896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7DBBC842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27FE815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69B3C54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3B85C828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2BE74EE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63C9E627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538F4CE5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140CA2D8" w14:textId="77777777" w:rsidTr="00675E3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165C6DA4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72E6EE83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205911CD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</w:tbl>
    <w:p w14:paraId="43CFE2E1" w14:textId="77777777" w:rsidR="00044385" w:rsidRPr="00675E35" w:rsidRDefault="00044385" w:rsidP="00044385">
      <w:pPr>
        <w:tabs>
          <w:tab w:val="left" w:pos="480"/>
        </w:tabs>
        <w:kinsoku w:val="0"/>
        <w:overflowPunct w:val="0"/>
        <w:spacing w:line="280" w:lineRule="atLeast"/>
        <w:jc w:val="both"/>
        <w:rPr>
          <w:rFonts w:cs="Arial"/>
          <w:sz w:val="20"/>
        </w:rPr>
      </w:pPr>
    </w:p>
    <w:p w14:paraId="193FA43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398C6B1D" w14:textId="77777777" w:rsidR="00044385" w:rsidRPr="00675E35" w:rsidRDefault="00044385" w:rsidP="00044385">
      <w:pPr>
        <w:kinsoku w:val="0"/>
        <w:overflowPunct w:val="0"/>
        <w:spacing w:line="320" w:lineRule="exact"/>
        <w:ind w:left="120" w:right="-1"/>
        <w:jc w:val="both"/>
        <w:rPr>
          <w:rFonts w:cs="Arial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ez</w:t>
      </w:r>
      <w:r w:rsidRPr="00675E35">
        <w:rPr>
          <w:rFonts w:cs="Arial"/>
          <w:spacing w:val="-2"/>
          <w:sz w:val="20"/>
        </w:rPr>
        <w:t>wł</w:t>
      </w:r>
      <w:r w:rsidRPr="00675E35">
        <w:rPr>
          <w:rFonts w:cs="Arial"/>
          <w:sz w:val="20"/>
        </w:rPr>
        <w:t>o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p</w:t>
      </w:r>
      <w:r w:rsidRPr="00675E35">
        <w:rPr>
          <w:rFonts w:cs="Arial"/>
          <w:spacing w:val="1"/>
          <w:sz w:val="20"/>
        </w:rPr>
        <w:t>o</w:t>
      </w:r>
      <w:r w:rsidRPr="00675E35">
        <w:rPr>
          <w:rFonts w:cs="Arial"/>
          <w:spacing w:val="-2"/>
          <w:sz w:val="20"/>
        </w:rPr>
        <w:t>wi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 xml:space="preserve">omimy </w:t>
      </w:r>
      <w:r w:rsidRPr="00675E35">
        <w:rPr>
          <w:rFonts w:cs="Arial"/>
          <w:spacing w:val="-1"/>
          <w:sz w:val="20"/>
        </w:rPr>
        <w:t>PSG</w:t>
      </w:r>
      <w:r w:rsidRPr="00675E35">
        <w:rPr>
          <w:rFonts w:cs="Arial"/>
          <w:sz w:val="20"/>
        </w:rPr>
        <w:t xml:space="preserve"> o </w:t>
      </w:r>
      <w:r w:rsidRPr="00675E35">
        <w:rPr>
          <w:rFonts w:cs="Arial"/>
          <w:spacing w:val="2"/>
          <w:sz w:val="20"/>
        </w:rPr>
        <w:t>k</w:t>
      </w:r>
      <w:r w:rsidRPr="00675E35">
        <w:rPr>
          <w:rFonts w:cs="Arial"/>
          <w:spacing w:val="-3"/>
          <w:sz w:val="20"/>
        </w:rPr>
        <w:t>aż</w:t>
      </w:r>
      <w:r w:rsidRPr="00675E35">
        <w:rPr>
          <w:rFonts w:cs="Arial"/>
          <w:sz w:val="20"/>
        </w:rPr>
        <w:t>d</w:t>
      </w:r>
      <w:r w:rsidRPr="00675E35">
        <w:rPr>
          <w:rFonts w:cs="Arial"/>
          <w:spacing w:val="-1"/>
          <w:sz w:val="20"/>
        </w:rPr>
        <w:t>e</w:t>
      </w:r>
      <w:r w:rsidRPr="00675E35">
        <w:rPr>
          <w:rFonts w:cs="Arial"/>
          <w:sz w:val="20"/>
        </w:rPr>
        <w:t xml:space="preserve">j 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o</w:t>
      </w:r>
      <w:r w:rsidRPr="00675E35">
        <w:rPr>
          <w:rFonts w:cs="Arial"/>
          <w:spacing w:val="1"/>
          <w:sz w:val="20"/>
        </w:rPr>
        <w:t>k</w:t>
      </w:r>
      <w:r w:rsidRPr="00675E35">
        <w:rPr>
          <w:rFonts w:cs="Arial"/>
          <w:sz w:val="20"/>
        </w:rPr>
        <w:t>o</w:t>
      </w:r>
      <w:r w:rsidRPr="00675E35">
        <w:rPr>
          <w:rFonts w:cs="Arial"/>
          <w:spacing w:val="-2"/>
          <w:sz w:val="20"/>
        </w:rPr>
        <w:t>li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1"/>
          <w:sz w:val="20"/>
        </w:rPr>
        <w:t>o</w:t>
      </w:r>
      <w:r w:rsidRPr="00675E35">
        <w:rPr>
          <w:rFonts w:cs="Arial"/>
          <w:sz w:val="20"/>
        </w:rPr>
        <w:t>śc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, o </w:t>
      </w:r>
      <w:r w:rsidRPr="00675E35">
        <w:rPr>
          <w:rFonts w:cs="Arial"/>
          <w:spacing w:val="2"/>
          <w:sz w:val="20"/>
        </w:rPr>
        <w:t>k</w:t>
      </w:r>
      <w:r w:rsidRPr="00675E35">
        <w:rPr>
          <w:rFonts w:cs="Arial"/>
          <w:sz w:val="20"/>
        </w:rPr>
        <w:t>t</w:t>
      </w:r>
      <w:r w:rsidRPr="00675E35">
        <w:rPr>
          <w:rFonts w:cs="Arial"/>
          <w:spacing w:val="-3"/>
          <w:sz w:val="20"/>
        </w:rPr>
        <w:t>ó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ch mo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a w tabeli po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y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ej.</w:t>
      </w:r>
    </w:p>
    <w:p w14:paraId="5AF5FECA" w14:textId="77777777" w:rsidR="00044385" w:rsidRPr="00675E35" w:rsidRDefault="00044385" w:rsidP="00044385">
      <w:pPr>
        <w:kinsoku w:val="0"/>
        <w:overflowPunct w:val="0"/>
        <w:spacing w:line="320" w:lineRule="exact"/>
        <w:jc w:val="both"/>
        <w:rPr>
          <w:sz w:val="20"/>
        </w:rPr>
      </w:pPr>
    </w:p>
    <w:p w14:paraId="2A3C819F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E457C5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7AC0E030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4657A90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41BBA28" w14:textId="77777777" w:rsidR="00044385" w:rsidRPr="00675E35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D11708">
        <w:rPr>
          <w:rFonts w:eastAsia="Calibri" w:cs="Arial"/>
          <w:sz w:val="20"/>
        </w:rPr>
        <w:t>_________________________</w:t>
      </w:r>
    </w:p>
    <w:p w14:paraId="46C17430" w14:textId="77777777" w:rsidR="00044385" w:rsidRPr="00D11708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D11708">
        <w:rPr>
          <w:rFonts w:cs="Arial"/>
          <w:sz w:val="20"/>
        </w:rPr>
        <w:t>(miejsce i data)</w:t>
      </w:r>
    </w:p>
    <w:p w14:paraId="06931F3F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_____________</w:t>
      </w:r>
    </w:p>
    <w:p w14:paraId="55226424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(podpis / podpisy)*</w:t>
      </w:r>
    </w:p>
    <w:p w14:paraId="23689205" w14:textId="77777777" w:rsidR="00044385" w:rsidRPr="00675E35" w:rsidRDefault="00044385" w:rsidP="00044385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7DB69497" w14:textId="77777777" w:rsidR="00044385" w:rsidRDefault="00044385" w:rsidP="00044385">
      <w:pPr>
        <w:rPr>
          <w:sz w:val="18"/>
          <w:szCs w:val="18"/>
        </w:rPr>
      </w:pPr>
    </w:p>
    <w:p w14:paraId="606F6FB2" w14:textId="77777777" w:rsidR="00044385" w:rsidRDefault="00044385" w:rsidP="00044385">
      <w:pPr>
        <w:rPr>
          <w:sz w:val="18"/>
          <w:szCs w:val="18"/>
        </w:rPr>
      </w:pPr>
    </w:p>
    <w:p w14:paraId="2E1CEFD5" w14:textId="77777777" w:rsidR="00044385" w:rsidRDefault="00044385" w:rsidP="00044385">
      <w:pPr>
        <w:rPr>
          <w:sz w:val="18"/>
          <w:szCs w:val="18"/>
        </w:rPr>
      </w:pPr>
    </w:p>
    <w:p w14:paraId="272994FF" w14:textId="77777777" w:rsidR="00044385" w:rsidRDefault="00044385" w:rsidP="00044385">
      <w:pPr>
        <w:rPr>
          <w:sz w:val="18"/>
          <w:szCs w:val="18"/>
        </w:rPr>
      </w:pPr>
    </w:p>
    <w:p w14:paraId="0145D395" w14:textId="77777777" w:rsidR="00044385" w:rsidRDefault="00044385" w:rsidP="00044385">
      <w:pPr>
        <w:rPr>
          <w:sz w:val="18"/>
          <w:szCs w:val="18"/>
        </w:rPr>
      </w:pPr>
    </w:p>
    <w:p w14:paraId="6ED29F8B" w14:textId="77777777" w:rsidR="00044385" w:rsidRDefault="00044385" w:rsidP="00044385">
      <w:pPr>
        <w:rPr>
          <w:sz w:val="18"/>
          <w:szCs w:val="18"/>
        </w:rPr>
      </w:pPr>
    </w:p>
    <w:p w14:paraId="213F7BFA" w14:textId="77777777" w:rsidR="00044385" w:rsidRDefault="00044385" w:rsidP="00044385">
      <w:pPr>
        <w:rPr>
          <w:sz w:val="18"/>
          <w:szCs w:val="18"/>
        </w:rPr>
      </w:pPr>
    </w:p>
    <w:p w14:paraId="1B83FB2B" w14:textId="77777777" w:rsidR="00044385" w:rsidRDefault="00044385" w:rsidP="00044385">
      <w:pPr>
        <w:rPr>
          <w:sz w:val="18"/>
          <w:szCs w:val="18"/>
        </w:rPr>
      </w:pPr>
    </w:p>
    <w:p w14:paraId="31474FD4" w14:textId="77777777" w:rsidR="00044385" w:rsidRDefault="00044385" w:rsidP="00044385">
      <w:pPr>
        <w:rPr>
          <w:sz w:val="18"/>
          <w:szCs w:val="18"/>
        </w:rPr>
      </w:pPr>
    </w:p>
    <w:p w14:paraId="17CE3C21" w14:textId="77777777" w:rsidR="00044385" w:rsidRDefault="00044385" w:rsidP="00044385">
      <w:pPr>
        <w:rPr>
          <w:sz w:val="18"/>
          <w:szCs w:val="18"/>
        </w:rPr>
      </w:pPr>
    </w:p>
    <w:p w14:paraId="5DE575BC" w14:textId="77777777" w:rsidR="00044385" w:rsidRDefault="00044385" w:rsidP="00044385">
      <w:pPr>
        <w:rPr>
          <w:sz w:val="18"/>
          <w:szCs w:val="18"/>
        </w:rPr>
      </w:pPr>
    </w:p>
    <w:p w14:paraId="46E28C88" w14:textId="77777777" w:rsidR="00044385" w:rsidRDefault="00044385" w:rsidP="00044385">
      <w:pPr>
        <w:rPr>
          <w:sz w:val="18"/>
          <w:szCs w:val="18"/>
        </w:rPr>
      </w:pPr>
    </w:p>
    <w:p w14:paraId="7C361212" w14:textId="77777777" w:rsidR="00044385" w:rsidRDefault="00044385" w:rsidP="00044385">
      <w:pPr>
        <w:rPr>
          <w:sz w:val="18"/>
          <w:szCs w:val="18"/>
        </w:rPr>
      </w:pPr>
    </w:p>
    <w:p w14:paraId="4160467B" w14:textId="77777777" w:rsidR="00044385" w:rsidRDefault="00044385" w:rsidP="00044385">
      <w:pPr>
        <w:rPr>
          <w:sz w:val="18"/>
          <w:szCs w:val="18"/>
        </w:rPr>
      </w:pPr>
    </w:p>
    <w:p w14:paraId="257CC5F6" w14:textId="77777777" w:rsidR="00044385" w:rsidRDefault="00044385" w:rsidP="00044385">
      <w:pPr>
        <w:rPr>
          <w:rFonts w:cs="Arial"/>
          <w:sz w:val="18"/>
          <w:szCs w:val="18"/>
        </w:rPr>
      </w:pPr>
    </w:p>
    <w:p w14:paraId="5070D536" w14:textId="77777777" w:rsidR="000930CC" w:rsidRDefault="000930CC" w:rsidP="00044385">
      <w:pPr>
        <w:jc w:val="right"/>
        <w:rPr>
          <w:rFonts w:cs="Arial"/>
          <w:b/>
        </w:rPr>
      </w:pPr>
    </w:p>
    <w:p w14:paraId="7157A1A5" w14:textId="77777777" w:rsidR="000930CC" w:rsidRDefault="000930CC" w:rsidP="00044385">
      <w:pPr>
        <w:jc w:val="right"/>
        <w:rPr>
          <w:rFonts w:cs="Arial"/>
          <w:b/>
        </w:rPr>
      </w:pPr>
    </w:p>
    <w:p w14:paraId="1EE784F8" w14:textId="77777777" w:rsidR="00837CC6" w:rsidRDefault="00837CC6" w:rsidP="00044385">
      <w:pPr>
        <w:jc w:val="right"/>
        <w:rPr>
          <w:rFonts w:cs="Arial"/>
          <w:b/>
        </w:rPr>
      </w:pPr>
    </w:p>
    <w:p w14:paraId="208C16C3" w14:textId="77777777" w:rsidR="006E6A51" w:rsidRDefault="00044385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4 </w:t>
      </w:r>
    </w:p>
    <w:p w14:paraId="3EC329B6" w14:textId="3C22DD2F" w:rsidR="00044385" w:rsidRPr="00941034" w:rsidRDefault="00837CC6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Oświadczenie Wykonawcy, dotyczące braku posiadania numerów VAT w innych krajach Unii Europejskiej</w:t>
      </w:r>
    </w:p>
    <w:p w14:paraId="5AF70981" w14:textId="77777777" w:rsidR="00044385" w:rsidRPr="00941034" w:rsidRDefault="00044385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6AABC6D0" w14:textId="77777777" w:rsidR="00044385" w:rsidRPr="00074749" w:rsidRDefault="00044385" w:rsidP="00044385">
      <w:pPr>
        <w:jc w:val="right"/>
        <w:rPr>
          <w:rFonts w:cs="Arial"/>
          <w:b/>
          <w:szCs w:val="24"/>
        </w:rPr>
      </w:pPr>
    </w:p>
    <w:p w14:paraId="6023FF8F" w14:textId="77777777" w:rsidR="00044385" w:rsidRDefault="00044385" w:rsidP="00044385">
      <w:pPr>
        <w:spacing w:line="280" w:lineRule="atLeast"/>
        <w:jc w:val="center"/>
        <w:rPr>
          <w:rFonts w:cs="Arial"/>
          <w:b/>
          <w:szCs w:val="24"/>
        </w:rPr>
      </w:pPr>
    </w:p>
    <w:p w14:paraId="601005FC" w14:textId="77777777" w:rsidR="00044385" w:rsidRPr="00675E35" w:rsidRDefault="00044385" w:rsidP="00044385">
      <w:pPr>
        <w:spacing w:line="280" w:lineRule="atLeast"/>
        <w:jc w:val="center"/>
        <w:rPr>
          <w:rFonts w:cs="Arial"/>
          <w:b/>
          <w:sz w:val="20"/>
        </w:rPr>
      </w:pPr>
      <w:r w:rsidRPr="00675E35">
        <w:rPr>
          <w:rFonts w:cs="Arial"/>
          <w:b/>
          <w:sz w:val="20"/>
        </w:rPr>
        <w:t>OŚWIADCZENIE</w:t>
      </w:r>
    </w:p>
    <w:p w14:paraId="61C28A1C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7F392DC8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ejsz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m, dz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2"/>
          <w:sz w:val="20"/>
        </w:rPr>
        <w:t>ł</w:t>
      </w:r>
      <w:r w:rsidRPr="00675E35">
        <w:rPr>
          <w:rFonts w:cs="Arial"/>
          <w:sz w:val="20"/>
        </w:rPr>
        <w:t xml:space="preserve">ając w 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u </w:t>
      </w:r>
      <w:r w:rsidRPr="00675E35">
        <w:rPr>
          <w:rFonts w:cs="Arial"/>
          <w:spacing w:val="-2"/>
          <w:sz w:val="20"/>
        </w:rPr>
        <w:t>Oferenta</w:t>
      </w:r>
      <w:r w:rsidRPr="00675E35">
        <w:rPr>
          <w:rFonts w:cs="Arial"/>
          <w:sz w:val="20"/>
        </w:rPr>
        <w:t xml:space="preserve"> o</w:t>
      </w:r>
      <w:r w:rsidRPr="00675E35">
        <w:rPr>
          <w:rFonts w:cs="Arial"/>
          <w:spacing w:val="1"/>
          <w:sz w:val="20"/>
        </w:rPr>
        <w:t>ś</w:t>
      </w:r>
      <w:r w:rsidRPr="00675E35">
        <w:rPr>
          <w:rFonts w:cs="Arial"/>
          <w:spacing w:val="-2"/>
          <w:sz w:val="20"/>
        </w:rPr>
        <w:t>w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am/oś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</w:t>
      </w:r>
      <w:r w:rsidRPr="00675E35">
        <w:rPr>
          <w:rFonts w:cs="Arial"/>
          <w:spacing w:val="3"/>
          <w:sz w:val="20"/>
        </w:rPr>
        <w:t>y*</w:t>
      </w:r>
      <w:r w:rsidRPr="00675E35">
        <w:rPr>
          <w:rFonts w:cs="Arial"/>
          <w:sz w:val="20"/>
        </w:rPr>
        <w:t xml:space="preserve">, 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 re</w:t>
      </w:r>
      <w:r w:rsidRPr="00675E35">
        <w:rPr>
          <w:rFonts w:cs="Arial"/>
          <w:spacing w:val="-1"/>
          <w:sz w:val="20"/>
        </w:rPr>
        <w:t>p</w:t>
      </w:r>
      <w:r w:rsidRPr="00675E35">
        <w:rPr>
          <w:rFonts w:cs="Arial"/>
          <w:sz w:val="20"/>
        </w:rPr>
        <w:t>re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 xml:space="preserve">ntowana </w:t>
      </w:r>
      <w:r w:rsidRPr="00675E35">
        <w:rPr>
          <w:rFonts w:cs="Arial"/>
          <w:sz w:val="20"/>
        </w:rPr>
        <w:t>pr</w:t>
      </w:r>
      <w:r w:rsidRPr="00675E35">
        <w:rPr>
          <w:rFonts w:cs="Arial"/>
          <w:spacing w:val="-2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 xml:space="preserve">e </w:t>
      </w:r>
      <w:r w:rsidRPr="00675E35">
        <w:rPr>
          <w:rFonts w:cs="Arial"/>
          <w:spacing w:val="1"/>
          <w:sz w:val="20"/>
        </w:rPr>
        <w:t>m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/</w:t>
      </w:r>
      <w:r w:rsidRPr="00675E35">
        <w:rPr>
          <w:rFonts w:cs="Arial"/>
          <w:spacing w:val="-3"/>
          <w:sz w:val="20"/>
        </w:rPr>
        <w:t>p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ez n</w:t>
      </w:r>
      <w:r w:rsidRPr="00675E35">
        <w:rPr>
          <w:rFonts w:cs="Arial"/>
          <w:spacing w:val="-1"/>
          <w:sz w:val="20"/>
        </w:rPr>
        <w:t>a</w:t>
      </w:r>
      <w:r w:rsidRPr="00675E35">
        <w:rPr>
          <w:rFonts w:cs="Arial"/>
          <w:spacing w:val="1"/>
          <w:sz w:val="20"/>
        </w:rPr>
        <w:t xml:space="preserve">s* </w:t>
      </w:r>
      <w:r w:rsidRPr="00675E35">
        <w:rPr>
          <w:rFonts w:cs="Arial"/>
          <w:spacing w:val="3"/>
          <w:sz w:val="20"/>
        </w:rPr>
        <w:t>f</w:t>
      </w:r>
      <w:r w:rsidRPr="00675E35">
        <w:rPr>
          <w:rFonts w:cs="Arial"/>
          <w:spacing w:val="-4"/>
          <w:sz w:val="20"/>
        </w:rPr>
        <w:t>i</w:t>
      </w:r>
      <w:r w:rsidRPr="00675E35">
        <w:rPr>
          <w:rFonts w:cs="Arial"/>
          <w:sz w:val="20"/>
        </w:rPr>
        <w:t>rm</w:t>
      </w:r>
      <w:r w:rsidRPr="00675E35">
        <w:rPr>
          <w:rFonts w:cs="Arial"/>
          <w:spacing w:val="-3"/>
          <w:sz w:val="20"/>
        </w:rPr>
        <w:t>a nie jest zarejestrowana dla potrzeb VAT w innych krajach Unii Europejskiej niż Polska.</w:t>
      </w:r>
    </w:p>
    <w:p w14:paraId="4F9E5B26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</w:p>
    <w:p w14:paraId="091BA6A3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sz w:val="20"/>
        </w:rPr>
      </w:pPr>
      <w:r w:rsidRPr="00675E35">
        <w:rPr>
          <w:sz w:val="20"/>
        </w:rPr>
        <w:t>W przypadku uzyskania przez Oferenta numeru rejestracji podatkowej w innym kraju Unii Europejskiej, Wykonawca zobowiązuje się niezwłocznie poinformować zamawiającego o tym fakcie.</w:t>
      </w:r>
    </w:p>
    <w:p w14:paraId="04D468E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3C9F7EE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6394944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EBC8D71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28B1CCA" w14:textId="77777777" w:rsidR="00044385" w:rsidRPr="00675E35" w:rsidRDefault="00044385" w:rsidP="00044385">
      <w:pPr>
        <w:spacing w:line="280" w:lineRule="atLeast"/>
        <w:jc w:val="both"/>
        <w:rPr>
          <w:rFonts w:cs="Arial"/>
          <w:sz w:val="20"/>
        </w:rPr>
      </w:pPr>
    </w:p>
    <w:p w14:paraId="3DDC4B39" w14:textId="77777777" w:rsidR="00044385" w:rsidRPr="00675E35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D11708">
        <w:rPr>
          <w:rFonts w:eastAsia="Calibri" w:cs="Arial"/>
          <w:sz w:val="20"/>
        </w:rPr>
        <w:t>_________________________</w:t>
      </w:r>
    </w:p>
    <w:p w14:paraId="473E9B61" w14:textId="77777777" w:rsidR="00044385" w:rsidRPr="00D11708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D11708">
        <w:rPr>
          <w:rFonts w:cs="Arial"/>
          <w:sz w:val="20"/>
        </w:rPr>
        <w:t>(miejsce i data)</w:t>
      </w:r>
    </w:p>
    <w:p w14:paraId="47DBB1A1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_____________</w:t>
      </w:r>
    </w:p>
    <w:p w14:paraId="523A3BB6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(podpis / podpisy)*</w:t>
      </w:r>
    </w:p>
    <w:p w14:paraId="1F11A73C" w14:textId="77777777" w:rsidR="00044385" w:rsidRPr="00675E35" w:rsidRDefault="00044385" w:rsidP="00044385">
      <w:pPr>
        <w:spacing w:line="280" w:lineRule="atLeast"/>
        <w:ind w:right="432"/>
        <w:jc w:val="both"/>
        <w:rPr>
          <w:rFonts w:cs="Arial"/>
          <w:sz w:val="20"/>
          <w:vertAlign w:val="superscript"/>
        </w:rPr>
      </w:pPr>
    </w:p>
    <w:p w14:paraId="034974C7" w14:textId="77777777" w:rsidR="00044385" w:rsidRPr="00675E35" w:rsidRDefault="00044385" w:rsidP="00044385">
      <w:pPr>
        <w:spacing w:line="280" w:lineRule="atLeast"/>
        <w:ind w:right="432"/>
        <w:jc w:val="both"/>
        <w:rPr>
          <w:rFonts w:cs="Arial"/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3411B0D0" w14:textId="77777777" w:rsidR="00044385" w:rsidRPr="00FF0B81" w:rsidRDefault="00044385" w:rsidP="00044385">
      <w:pPr>
        <w:spacing w:line="280" w:lineRule="atLeast"/>
        <w:ind w:right="432"/>
        <w:jc w:val="both"/>
        <w:rPr>
          <w:rFonts w:cs="Arial"/>
          <w:sz w:val="18"/>
          <w:szCs w:val="18"/>
        </w:rPr>
      </w:pPr>
    </w:p>
    <w:p w14:paraId="25B8F016" w14:textId="77777777" w:rsidR="00044385" w:rsidRPr="00044385" w:rsidRDefault="00044385" w:rsidP="00044385">
      <w:pPr>
        <w:spacing w:line="280" w:lineRule="atLeast"/>
        <w:rPr>
          <w:rFonts w:cs="Arial"/>
          <w:b/>
        </w:rPr>
      </w:pPr>
      <w:r>
        <w:rPr>
          <w:rFonts w:cs="Arial"/>
          <w:b/>
        </w:rPr>
        <w:br w:type="page"/>
      </w:r>
    </w:p>
    <w:p w14:paraId="571967BA" w14:textId="77777777" w:rsidR="006E6A51" w:rsidRDefault="00044385" w:rsidP="006E6A51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79088FB6" w14:textId="77777777" w:rsidR="00C56A26" w:rsidRPr="00FC1A50" w:rsidRDefault="00C56A26" w:rsidP="00C56A26">
      <w:pPr>
        <w:spacing w:after="360"/>
        <w:ind w:left="-142"/>
        <w:jc w:val="center"/>
        <w:rPr>
          <w:rFonts w:eastAsia="Calibri" w:cs="Arial"/>
          <w:b/>
          <w:sz w:val="22"/>
          <w:szCs w:val="22"/>
        </w:rPr>
      </w:pPr>
      <w:r w:rsidRPr="00FC1A50">
        <w:rPr>
          <w:rFonts w:eastAsia="Calibri" w:cs="Arial"/>
          <w:b/>
          <w:sz w:val="22"/>
          <w:szCs w:val="22"/>
        </w:rPr>
        <w:t xml:space="preserve">Informacja </w:t>
      </w:r>
      <w:r w:rsidRPr="00FC1A50">
        <w:rPr>
          <w:rFonts w:eastAsia="Calibri" w:cs="Arial"/>
          <w:b/>
          <w:sz w:val="22"/>
          <w:szCs w:val="22"/>
        </w:rPr>
        <w:br/>
        <w:t>o sposobie rozliczenia zamówienia na gruncie VAT przez Oferenta mającego siedzibę za granicą</w:t>
      </w:r>
    </w:p>
    <w:p w14:paraId="09FE5FCF" w14:textId="4782E9F1" w:rsidR="00044385" w:rsidRDefault="00044385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7D598BD6" w14:textId="5C244746" w:rsidR="00044385" w:rsidRPr="00B7120E" w:rsidRDefault="00044385" w:rsidP="0004438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 w:rsidR="00EE14D6">
        <w:rPr>
          <w:rFonts w:eastAsia="Calibri" w:cs="Arial"/>
          <w:sz w:val="20"/>
        </w:rPr>
        <w:t>z</w:t>
      </w:r>
      <w:r>
        <w:rPr>
          <w:rFonts w:eastAsia="Calibri" w:cs="Arial"/>
          <w:sz w:val="20"/>
        </w:rPr>
        <w:t>apytaniem ofertowym</w:t>
      </w:r>
      <w:r w:rsidRPr="00B7120E">
        <w:rPr>
          <w:rFonts w:eastAsia="Calibri" w:cs="Arial"/>
          <w:sz w:val="20"/>
        </w:rPr>
        <w:t xml:space="preserve"> pn.</w:t>
      </w:r>
      <w:r w:rsidRPr="00B7120E">
        <w:rPr>
          <w:rFonts w:cs="Arial"/>
          <w:sz w:val="20"/>
        </w:rPr>
        <w:t xml:space="preserve"> </w:t>
      </w:r>
      <w:r w:rsidR="00AF21D0">
        <w:rPr>
          <w:rFonts w:cs="Arial"/>
          <w:sz w:val="20"/>
        </w:rPr>
        <w:t>„</w:t>
      </w:r>
      <w:r w:rsidR="00EE14D6" w:rsidRPr="00EE14D6">
        <w:rPr>
          <w:rFonts w:cs="Arial"/>
          <w:sz w:val="20"/>
        </w:rPr>
        <w:t>Monitoring satelitarny sieci gazowej na terenie działania Oddziałów Zakładów Gazowniczych Polskiej Spółki Gazownictwa sp.  z o.o.</w:t>
      </w:r>
      <w:r w:rsidR="00AF21D0">
        <w:rPr>
          <w:rFonts w:cs="Arial"/>
          <w:sz w:val="20"/>
        </w:rPr>
        <w:t>”,</w:t>
      </w:r>
      <w:r w:rsidR="003E3B0E" w:rsidRPr="003E3B0E">
        <w:rPr>
          <w:rFonts w:cs="Arial"/>
          <w:i/>
          <w:iCs/>
          <w:color w:val="FFC000"/>
          <w:sz w:val="20"/>
        </w:rPr>
        <w:t>.</w:t>
      </w:r>
      <w:r w:rsidR="003E3B0E">
        <w:rPr>
          <w:rFonts w:cs="Arial"/>
          <w:i/>
          <w:iCs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6F56815B" w14:textId="77777777" w:rsidR="00044385" w:rsidRPr="00B7120E" w:rsidRDefault="00044385" w:rsidP="0004438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4AD808F" w14:textId="77777777" w:rsidR="00044385" w:rsidRPr="00B7120E" w:rsidRDefault="00044385" w:rsidP="00941034">
      <w:pPr>
        <w:numPr>
          <w:ilvl w:val="0"/>
          <w:numId w:val="17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F29DB91" w14:textId="77777777" w:rsidR="00044385" w:rsidRPr="00B7120E" w:rsidRDefault="00044385" w:rsidP="00941034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3D93FEA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075BFC3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04A67D2" w14:textId="77777777" w:rsidR="00044385" w:rsidRPr="00B7120E" w:rsidRDefault="00044385" w:rsidP="0004438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D9DCF" w14:textId="77777777" w:rsidR="00044385" w:rsidRPr="00B7120E" w:rsidRDefault="00044385" w:rsidP="0004438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3B1BE2B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7D5827D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4FBC07E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9145567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3C1D09AA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1088FE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0858643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1D7C56B0" w14:textId="77777777" w:rsidR="00044385" w:rsidRPr="00B7120E" w:rsidRDefault="00044385" w:rsidP="00044385">
      <w:pPr>
        <w:spacing w:line="280" w:lineRule="atLeast"/>
        <w:ind w:left="6372"/>
        <w:rPr>
          <w:rFonts w:eastAsia="Calibri" w:cs="Arial"/>
          <w:sz w:val="20"/>
        </w:rPr>
      </w:pPr>
    </w:p>
    <w:p w14:paraId="46166712" w14:textId="77777777" w:rsidR="00044385" w:rsidRPr="00B7120E" w:rsidRDefault="00044385" w:rsidP="00044385">
      <w:pPr>
        <w:spacing w:line="280" w:lineRule="atLeast"/>
        <w:ind w:right="72"/>
        <w:rPr>
          <w:rFonts w:eastAsia="Calibri" w:cs="Arial"/>
          <w:sz w:val="20"/>
        </w:rPr>
      </w:pPr>
    </w:p>
    <w:p w14:paraId="647CE74E" w14:textId="77777777" w:rsidR="00044385" w:rsidRPr="00B7120E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6C281B1" w14:textId="77777777" w:rsidR="00044385" w:rsidRPr="00B7120E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EF61B6D" w14:textId="77777777" w:rsidR="00044385" w:rsidRPr="00B7120E" w:rsidRDefault="00044385" w:rsidP="0004438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1286D9F3" w14:textId="77777777" w:rsidR="00044385" w:rsidRPr="00B7120E" w:rsidRDefault="00044385" w:rsidP="0004438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A63FF57" w14:textId="77777777" w:rsidR="00044385" w:rsidRPr="00B7120E" w:rsidRDefault="00044385" w:rsidP="0004438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4947920F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9BB210A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EF636E" w14:textId="77777777" w:rsidR="00044385" w:rsidRPr="008074AE" w:rsidRDefault="00044385" w:rsidP="0004438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90CE585" w14:textId="4CC67B41" w:rsidR="00044385" w:rsidRDefault="00044385" w:rsidP="00006F0F">
      <w:pPr>
        <w:jc w:val="right"/>
        <w:rPr>
          <w:rFonts w:cs="Arial"/>
          <w:b/>
        </w:rPr>
      </w:pPr>
    </w:p>
    <w:p w14:paraId="202503D1" w14:textId="739408C2" w:rsidR="00006F0F" w:rsidRPr="00044385" w:rsidRDefault="00006F0F" w:rsidP="00044385">
      <w:pPr>
        <w:rPr>
          <w:rFonts w:cs="Arial"/>
          <w:b/>
        </w:rPr>
      </w:pPr>
    </w:p>
    <w:p w14:paraId="31C50D7E" w14:textId="10803767" w:rsidR="00EA7828" w:rsidRDefault="00EA7828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4478C7A6" w14:textId="7857FF4F" w:rsidR="00D642B0" w:rsidRDefault="00F95B5A" w:rsidP="006E6A51">
      <w:pPr>
        <w:pStyle w:val="Nagwek2"/>
        <w:jc w:val="right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6683E114" w14:textId="77777777" w:rsidR="006E6A51" w:rsidRDefault="006E6A51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Wykaz zrealizowanych usług </w:t>
      </w:r>
    </w:p>
    <w:p w14:paraId="561BAE2B" w14:textId="462DCFA6" w:rsidR="006E6A51" w:rsidRDefault="006E6A51" w:rsidP="006E6A51">
      <w:pPr>
        <w:pStyle w:val="Nagwek2"/>
        <w:jc w:val="center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- część techniczna</w:t>
      </w:r>
    </w:p>
    <w:p w14:paraId="245E484A" w14:textId="77777777" w:rsidR="00F95B5A" w:rsidRDefault="00F95B5A" w:rsidP="00F95B5A">
      <w:pPr>
        <w:jc w:val="right"/>
        <w:rPr>
          <w:rFonts w:cs="Arial"/>
          <w:b/>
        </w:rPr>
      </w:pPr>
    </w:p>
    <w:p w14:paraId="23D05FB3" w14:textId="77777777" w:rsidR="00F95B5A" w:rsidRPr="00941034" w:rsidRDefault="00F95B5A" w:rsidP="00F95B5A">
      <w:pPr>
        <w:jc w:val="center"/>
        <w:rPr>
          <w:rFonts w:cs="Arial"/>
          <w:bCs/>
        </w:rPr>
      </w:pPr>
    </w:p>
    <w:p w14:paraId="09F086AB" w14:textId="6D094915" w:rsidR="00F95B5A" w:rsidRPr="00941034" w:rsidRDefault="00F95B5A" w:rsidP="000930CC">
      <w:pPr>
        <w:pStyle w:val="Style5"/>
        <w:spacing w:after="120" w:line="278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  <w:r w:rsidRPr="00941034">
        <w:rPr>
          <w:rFonts w:ascii="Arial" w:eastAsia="Calibri" w:hAnsi="Arial" w:cs="Arial"/>
          <w:bCs/>
          <w:sz w:val="22"/>
          <w:szCs w:val="22"/>
        </w:rPr>
        <w:t xml:space="preserve">Dotyczy </w:t>
      </w:r>
      <w:r w:rsidR="00D03273">
        <w:rPr>
          <w:rFonts w:ascii="Arial" w:eastAsia="Calibri" w:hAnsi="Arial" w:cs="Arial"/>
          <w:bCs/>
          <w:sz w:val="22"/>
          <w:szCs w:val="22"/>
        </w:rPr>
        <w:t xml:space="preserve">zapytania ofertowego </w:t>
      </w:r>
      <w:r w:rsidRPr="00941034">
        <w:rPr>
          <w:rFonts w:ascii="Arial" w:eastAsia="Calibri" w:hAnsi="Arial" w:cs="Arial"/>
          <w:bCs/>
          <w:sz w:val="22"/>
          <w:szCs w:val="22"/>
        </w:rPr>
        <w:t xml:space="preserve">pn. </w:t>
      </w:r>
      <w:r w:rsidR="00937DB3" w:rsidRPr="00937DB3">
        <w:rPr>
          <w:rStyle w:val="FontStyle42"/>
          <w:rFonts w:ascii="Arial" w:hAnsi="Arial" w:cs="Arial"/>
          <w:bCs/>
          <w:sz w:val="22"/>
          <w:szCs w:val="22"/>
        </w:rPr>
        <w:t>Monitoring satelitarny sieci gazowej na terenie działania Oddziałów Zakładów Gazowniczych Polskiej Spółki Gazownictwa sp.  z o.o.</w:t>
      </w:r>
    </w:p>
    <w:p w14:paraId="6B6B12E7" w14:textId="77777777" w:rsidR="00F95B5A" w:rsidRPr="00EF603C" w:rsidRDefault="00F95B5A" w:rsidP="00F95B5A">
      <w:pPr>
        <w:spacing w:after="120" w:line="276" w:lineRule="auto"/>
        <w:jc w:val="center"/>
        <w:rPr>
          <w:rFonts w:eastAsia="Calibri"/>
          <w:b/>
          <w:bCs/>
        </w:rPr>
      </w:pPr>
    </w:p>
    <w:p w14:paraId="5CB74FD2" w14:textId="532F4955" w:rsidR="00F95B5A" w:rsidRDefault="00F95B5A" w:rsidP="00F95B5A">
      <w:pPr>
        <w:spacing w:before="240" w:line="280" w:lineRule="exact"/>
        <w:jc w:val="both"/>
        <w:rPr>
          <w:rFonts w:eastAsia="Calibri"/>
          <w:sz w:val="22"/>
          <w:szCs w:val="22"/>
        </w:rPr>
      </w:pPr>
      <w:r w:rsidRPr="0094738E">
        <w:rPr>
          <w:rFonts w:eastAsia="Calibri"/>
          <w:color w:val="000000"/>
          <w:sz w:val="22"/>
          <w:szCs w:val="22"/>
        </w:rPr>
        <w:t>Oświadc</w:t>
      </w:r>
      <w:r w:rsidRPr="0094738E">
        <w:rPr>
          <w:rFonts w:eastAsia="Calibri"/>
          <w:sz w:val="22"/>
          <w:szCs w:val="22"/>
        </w:rPr>
        <w:t xml:space="preserve">zam/y, że w ostatnich </w:t>
      </w:r>
      <w:r w:rsidR="0094738E" w:rsidRPr="0094738E">
        <w:rPr>
          <w:rFonts w:eastAsia="Calibri"/>
          <w:sz w:val="22"/>
          <w:szCs w:val="22"/>
        </w:rPr>
        <w:t>3</w:t>
      </w:r>
      <w:r w:rsidRPr="0094738E">
        <w:rPr>
          <w:rFonts w:eastAsia="Calibri"/>
          <w:sz w:val="22"/>
          <w:szCs w:val="22"/>
        </w:rPr>
        <w:t xml:space="preserve"> latach zrealizowaliśmy następujące usługi:</w:t>
      </w:r>
    </w:p>
    <w:tbl>
      <w:tblPr>
        <w:tblpPr w:leftFromText="141" w:rightFromText="141" w:vertAnchor="text" w:horzAnchor="margin" w:tblpXSpec="center" w:tblpY="214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393"/>
        <w:gridCol w:w="1199"/>
        <w:gridCol w:w="676"/>
        <w:gridCol w:w="7"/>
        <w:gridCol w:w="160"/>
        <w:gridCol w:w="1018"/>
        <w:gridCol w:w="1509"/>
        <w:gridCol w:w="1417"/>
        <w:gridCol w:w="1418"/>
      </w:tblGrid>
      <w:tr w:rsidR="00937DB3" w:rsidRPr="00937DB3" w14:paraId="30201A64" w14:textId="77777777" w:rsidTr="00497039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D20DB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2232A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260BBF2D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1EEAD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E27B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621D1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C51AD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63257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FAF0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A007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</w:tr>
      <w:tr w:rsidR="00937DB3" w:rsidRPr="00937DB3" w14:paraId="429E8651" w14:textId="77777777" w:rsidTr="00497039">
        <w:trPr>
          <w:trHeight w:val="693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2CE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-54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41A5D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-110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>Zakres/rodzaj usługi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B4656E" w14:textId="77777777" w:rsidR="00937DB3" w:rsidRPr="00937DB3" w:rsidRDefault="00937DB3" w:rsidP="00497039">
            <w:pPr>
              <w:widowControl w:val="0"/>
              <w:adjustRightInd w:val="0"/>
              <w:spacing w:after="120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>Zamawiający/Odbiorca  podmiot, na rzecz którego usługa została wykonana</w:t>
            </w:r>
            <w:r w:rsidRPr="00937DB3">
              <w:rPr>
                <w:rFonts w:cs="Arial"/>
                <w:b/>
                <w:bCs/>
                <w:sz w:val="20"/>
              </w:rPr>
              <w:br/>
              <w:t>Nazwa, adres, telefon kontaktowy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432B5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-76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 xml:space="preserve">Długość </w:t>
            </w:r>
            <w:r w:rsidRPr="00937DB3">
              <w:rPr>
                <w:rFonts w:cs="Arial"/>
                <w:sz w:val="20"/>
              </w:rPr>
              <w:t xml:space="preserve"> </w:t>
            </w:r>
            <w:r w:rsidRPr="00937DB3">
              <w:rPr>
                <w:rFonts w:cs="Arial"/>
                <w:b/>
                <w:bCs/>
                <w:sz w:val="20"/>
              </w:rPr>
              <w:t>obiektu liniowego  objętego usługą</w:t>
            </w:r>
          </w:p>
        </w:tc>
        <w:tc>
          <w:tcPr>
            <w:tcW w:w="1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2C6F" w14:textId="748381A2" w:rsidR="00937DB3" w:rsidRPr="00937DB3" w:rsidRDefault="00937DB3" w:rsidP="00497039">
            <w:pPr>
              <w:widowControl w:val="0"/>
              <w:adjustRightInd w:val="0"/>
              <w:spacing w:after="120"/>
              <w:ind w:right="-70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>Wartość (netto) zadania/usługi (PLN)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780A2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-69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>Okres realizacji zadania (dzień/miesiąc/rok)</w:t>
            </w:r>
          </w:p>
        </w:tc>
      </w:tr>
      <w:tr w:rsidR="00937DB3" w:rsidRPr="00937DB3" w14:paraId="783032E7" w14:textId="77777777" w:rsidTr="00497039">
        <w:trPr>
          <w:trHeight w:val="223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3A57F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0CB5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C55FAF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1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49451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AB5CE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D5329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-20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>rozpoczęcie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C35FE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-58"/>
              <w:jc w:val="center"/>
              <w:rPr>
                <w:rFonts w:cs="Arial"/>
                <w:b/>
                <w:bCs/>
                <w:sz w:val="20"/>
              </w:rPr>
            </w:pPr>
            <w:r w:rsidRPr="00937DB3">
              <w:rPr>
                <w:rFonts w:cs="Arial"/>
                <w:b/>
                <w:bCs/>
                <w:sz w:val="20"/>
              </w:rPr>
              <w:t>zakończenie</w:t>
            </w:r>
          </w:p>
        </w:tc>
      </w:tr>
      <w:tr w:rsidR="00937DB3" w:rsidRPr="00937DB3" w14:paraId="1C4DFDC4" w14:textId="77777777" w:rsidTr="00497039">
        <w:trPr>
          <w:trHeight w:val="2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C548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-27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21E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ED4A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1F9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998E1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AA4CA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A3F0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</w:tr>
      <w:tr w:rsidR="00937DB3" w:rsidRPr="00937DB3" w14:paraId="2B9BBE87" w14:textId="77777777" w:rsidTr="00497039">
        <w:trPr>
          <w:trHeight w:val="2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F7EE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5A59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EFF6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6BDC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86B94D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FABC5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748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</w:tr>
      <w:tr w:rsidR="00937DB3" w:rsidRPr="00937DB3" w14:paraId="67455EB3" w14:textId="77777777" w:rsidTr="00497039">
        <w:trPr>
          <w:trHeight w:val="2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FAF7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98DE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4CE6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DBA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DCC0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87A16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868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</w:tr>
      <w:tr w:rsidR="00937DB3" w:rsidRPr="00937DB3" w14:paraId="45AABC85" w14:textId="77777777" w:rsidTr="00497039">
        <w:trPr>
          <w:trHeight w:val="2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F6D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223E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8ED9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EB01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66CD7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A4807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F8CD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  <w:r w:rsidRPr="00937DB3">
              <w:rPr>
                <w:rFonts w:cs="Arial"/>
                <w:b/>
                <w:sz w:val="20"/>
              </w:rPr>
              <w:t> </w:t>
            </w:r>
          </w:p>
        </w:tc>
      </w:tr>
      <w:tr w:rsidR="00937DB3" w:rsidRPr="00937DB3" w14:paraId="19E245EE" w14:textId="77777777" w:rsidTr="00497039">
        <w:trPr>
          <w:trHeight w:val="22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1175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98DC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257E0438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49914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9213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D957B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5A76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74559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3110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0276" w14:textId="77777777" w:rsidR="00937DB3" w:rsidRPr="00937DB3" w:rsidRDefault="00937DB3" w:rsidP="00497039">
            <w:pPr>
              <w:widowControl w:val="0"/>
              <w:adjustRightInd w:val="0"/>
              <w:spacing w:after="120"/>
              <w:ind w:right="616"/>
              <w:rPr>
                <w:rFonts w:cs="Arial"/>
                <w:b/>
                <w:sz w:val="20"/>
              </w:rPr>
            </w:pPr>
          </w:p>
        </w:tc>
      </w:tr>
    </w:tbl>
    <w:p w14:paraId="37C5538C" w14:textId="77777777" w:rsidR="00937DB3" w:rsidRDefault="00937DB3" w:rsidP="00F95B5A">
      <w:pPr>
        <w:spacing w:line="280" w:lineRule="exact"/>
        <w:jc w:val="both"/>
        <w:rPr>
          <w:rFonts w:eastAsia="Calibri"/>
          <w:b/>
          <w:bCs/>
          <w:color w:val="FF0000"/>
        </w:rPr>
      </w:pPr>
    </w:p>
    <w:p w14:paraId="33A15C84" w14:textId="03859C2E" w:rsidR="00F95B5A" w:rsidRPr="003E3B0E" w:rsidRDefault="000930CC" w:rsidP="00F95B5A">
      <w:pPr>
        <w:spacing w:line="280" w:lineRule="exact"/>
        <w:jc w:val="both"/>
        <w:rPr>
          <w:rFonts w:eastAsia="Calibri"/>
          <w:color w:val="000000"/>
          <w:sz w:val="22"/>
          <w:szCs w:val="22"/>
        </w:rPr>
      </w:pPr>
      <w:r w:rsidRPr="000930CC">
        <w:rPr>
          <w:rFonts w:eastAsia="Calibri"/>
          <w:b/>
          <w:bCs/>
          <w:color w:val="FF0000"/>
        </w:rPr>
        <w:t>*</w:t>
      </w:r>
      <w:r w:rsidRPr="000930CC">
        <w:rPr>
          <w:rFonts w:eastAsia="Calibri"/>
          <w:b/>
          <w:bCs/>
          <w:color w:val="000000"/>
        </w:rPr>
        <w:t xml:space="preserve"> </w:t>
      </w:r>
      <w:r w:rsidRPr="003E3B0E">
        <w:rPr>
          <w:rFonts w:eastAsia="Calibri"/>
          <w:color w:val="000000"/>
          <w:sz w:val="22"/>
          <w:szCs w:val="22"/>
        </w:rPr>
        <w:t xml:space="preserve">w </w:t>
      </w:r>
      <w:r w:rsidRPr="003E3B0E">
        <w:rPr>
          <w:rFonts w:eastAsia="Calibri"/>
          <w:i/>
          <w:iCs/>
          <w:color w:val="000000"/>
          <w:sz w:val="22"/>
          <w:szCs w:val="22"/>
        </w:rPr>
        <w:t>przypadku, gdy usługi są w trakcie realizacji należy wskazać wartość netto usług zrealizowanych do dnia, w którym upływa termin składania ofert</w:t>
      </w:r>
    </w:p>
    <w:p w14:paraId="08FDD841" w14:textId="77777777" w:rsidR="000930CC" w:rsidRPr="003E3B0E" w:rsidRDefault="000930CC" w:rsidP="00F95B5A">
      <w:pPr>
        <w:spacing w:line="280" w:lineRule="exact"/>
        <w:jc w:val="both"/>
        <w:rPr>
          <w:rFonts w:eastAsia="Calibri"/>
          <w:color w:val="000000"/>
          <w:sz w:val="22"/>
          <w:szCs w:val="22"/>
        </w:rPr>
      </w:pPr>
    </w:p>
    <w:p w14:paraId="5066FAAF" w14:textId="4823594F" w:rsidR="00F95B5A" w:rsidRPr="003E3B0E" w:rsidRDefault="000930CC" w:rsidP="00F95B5A">
      <w:pPr>
        <w:spacing w:line="280" w:lineRule="exact"/>
        <w:jc w:val="both"/>
        <w:rPr>
          <w:rFonts w:eastAsia="Calibri"/>
          <w:sz w:val="22"/>
          <w:szCs w:val="22"/>
        </w:rPr>
      </w:pPr>
      <w:r w:rsidRPr="003E3B0E">
        <w:rPr>
          <w:rFonts w:eastAsia="Calibri"/>
          <w:color w:val="000000"/>
          <w:sz w:val="22"/>
          <w:szCs w:val="22"/>
        </w:rPr>
        <w:t>W załączeniu przedkładam/y dowody potwierdzające, że usługi te zostały wykonane / są wykonywane należycie.</w:t>
      </w:r>
      <w:r w:rsidR="00F95B5A" w:rsidRPr="003E3B0E">
        <w:rPr>
          <w:rFonts w:eastAsia="Calibri"/>
          <w:sz w:val="22"/>
          <w:szCs w:val="22"/>
        </w:rPr>
        <w:t xml:space="preserve"> </w:t>
      </w:r>
    </w:p>
    <w:p w14:paraId="19ABF766" w14:textId="77777777" w:rsidR="00F95B5A" w:rsidRPr="00EF603C" w:rsidRDefault="00F95B5A" w:rsidP="00F95B5A">
      <w:pPr>
        <w:spacing w:line="320" w:lineRule="exact"/>
        <w:jc w:val="both"/>
        <w:rPr>
          <w:rFonts w:eastAsia="Calibri"/>
          <w:szCs w:val="24"/>
        </w:rPr>
      </w:pPr>
    </w:p>
    <w:p w14:paraId="753EC623" w14:textId="77777777" w:rsidR="00F95B5A" w:rsidRPr="00EF603C" w:rsidRDefault="00F95B5A" w:rsidP="00F95B5A">
      <w:pPr>
        <w:spacing w:line="320" w:lineRule="exact"/>
        <w:ind w:right="72"/>
        <w:rPr>
          <w:rFonts w:eastAsia="Calibri"/>
        </w:rPr>
      </w:pPr>
      <w:r w:rsidRPr="00EF603C">
        <w:rPr>
          <w:rFonts w:eastAsia="Calibri"/>
          <w:sz w:val="20"/>
        </w:rPr>
        <w:t>_________________________</w:t>
      </w:r>
    </w:p>
    <w:p w14:paraId="044434DD" w14:textId="77777777" w:rsidR="00F95B5A" w:rsidRPr="00EF603C" w:rsidRDefault="00F95B5A" w:rsidP="00F95B5A">
      <w:pPr>
        <w:spacing w:line="320" w:lineRule="exact"/>
        <w:ind w:left="709"/>
        <w:rPr>
          <w:rFonts w:eastAsia="Calibri"/>
          <w:sz w:val="20"/>
        </w:rPr>
      </w:pPr>
      <w:r w:rsidRPr="00EF603C">
        <w:rPr>
          <w:rFonts w:eastAsia="Calibri"/>
          <w:sz w:val="20"/>
        </w:rPr>
        <w:t>(miejsce i data)</w:t>
      </w:r>
    </w:p>
    <w:p w14:paraId="47ACB769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_____________</w:t>
      </w:r>
    </w:p>
    <w:p w14:paraId="480508AB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(podpis / podpisy)**</w:t>
      </w:r>
    </w:p>
    <w:p w14:paraId="042A5394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  <w:vertAlign w:val="superscript"/>
        </w:rPr>
      </w:pPr>
    </w:p>
    <w:p w14:paraId="66D504DE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</w:rPr>
      </w:pPr>
      <w:r w:rsidRPr="00EF603C">
        <w:rPr>
          <w:rFonts w:eastAsia="Calibri"/>
          <w:sz w:val="18"/>
          <w:szCs w:val="18"/>
        </w:rPr>
        <w:t>**</w:t>
      </w:r>
      <w:r w:rsidRPr="00EF603C">
        <w:rPr>
          <w:rFonts w:eastAsia="Calibri"/>
          <w:sz w:val="18"/>
          <w:szCs w:val="18"/>
          <w:vertAlign w:val="superscript"/>
        </w:rPr>
        <w:t xml:space="preserve"> </w:t>
      </w:r>
      <w:r w:rsidRPr="00EF603C">
        <w:rPr>
          <w:rFonts w:eastAsia="Calibri"/>
          <w:sz w:val="18"/>
          <w:szCs w:val="18"/>
        </w:rPr>
        <w:t>niepotrzebne skreślić</w:t>
      </w:r>
    </w:p>
    <w:p w14:paraId="30255D1C" w14:textId="77777777" w:rsidR="00F95B5A" w:rsidRDefault="00F95B5A" w:rsidP="00F95B5A">
      <w:pPr>
        <w:jc w:val="center"/>
        <w:rPr>
          <w:rFonts w:cs="Arial"/>
          <w:b/>
        </w:rPr>
      </w:pPr>
    </w:p>
    <w:p w14:paraId="6DD9F402" w14:textId="77777777" w:rsidR="00EA7828" w:rsidRPr="003C3803" w:rsidRDefault="00EA7828" w:rsidP="003C3803">
      <w:pPr>
        <w:jc w:val="center"/>
        <w:rPr>
          <w:rFonts w:cs="Arial"/>
          <w:bCs/>
        </w:rPr>
      </w:pPr>
    </w:p>
    <w:p w14:paraId="21DA1F05" w14:textId="252592E0" w:rsidR="00E97570" w:rsidRDefault="00E97570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D805A17" w14:textId="77777777" w:rsidR="00E97570" w:rsidRDefault="00E97570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2F934D7C" w14:textId="3ED98326" w:rsidR="006E6A51" w:rsidRDefault="00837CC6" w:rsidP="00941034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lastRenderedPageBreak/>
        <w:t xml:space="preserve">Załącznik nr </w:t>
      </w:r>
      <w:r w:rsidR="00937DB3">
        <w:rPr>
          <w:rFonts w:cs="Arial"/>
          <w:b/>
        </w:rPr>
        <w:t>7</w:t>
      </w:r>
    </w:p>
    <w:p w14:paraId="50B3D4F0" w14:textId="0DDE98A9" w:rsidR="00837CC6" w:rsidRDefault="00941034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Formularz ofertowy</w:t>
      </w:r>
    </w:p>
    <w:p w14:paraId="1DFCD4A7" w14:textId="77777777" w:rsidR="00837CC6" w:rsidRDefault="00837CC6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0776DFDD" w14:textId="77777777" w:rsidR="00837CC6" w:rsidRDefault="00837CC6" w:rsidP="00837CC6">
      <w:pPr>
        <w:jc w:val="right"/>
        <w:rPr>
          <w:rFonts w:cs="Arial"/>
          <w:b/>
        </w:rPr>
      </w:pPr>
    </w:p>
    <w:p w14:paraId="7676E8EA" w14:textId="77777777" w:rsidR="00837CC6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  <w:r w:rsidRPr="005E6B26">
        <w:rPr>
          <w:rFonts w:cs="Arial"/>
          <w:b/>
          <w:szCs w:val="24"/>
        </w:rPr>
        <w:t>Oferta</w:t>
      </w:r>
      <w:r w:rsidRPr="00B71085">
        <w:rPr>
          <w:rFonts w:cs="Arial"/>
          <w:b/>
          <w:sz w:val="28"/>
          <w:szCs w:val="28"/>
        </w:rPr>
        <w:t xml:space="preserve"> </w:t>
      </w:r>
    </w:p>
    <w:p w14:paraId="4AD24BB9" w14:textId="77777777" w:rsidR="00837CC6" w:rsidRPr="00B71085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</w:p>
    <w:p w14:paraId="381D5AA6" w14:textId="0C17BFF5" w:rsidR="005C73E5" w:rsidRPr="00937DB3" w:rsidRDefault="005C73E5" w:rsidP="00937DB3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937DB3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937DB3" w:rsidRPr="00937DB3">
        <w:rPr>
          <w:rStyle w:val="FontStyle42"/>
          <w:rFonts w:ascii="Arial" w:hAnsi="Arial" w:cs="Arial"/>
          <w:b/>
          <w:sz w:val="22"/>
          <w:szCs w:val="22"/>
        </w:rPr>
        <w:t>Monitoring satelitarny sieci gazowej na terenie działania Oddziałów Zakładów Gazowniczych Polskiej Spółki Gazownictwa sp. z o.o.”</w:t>
      </w:r>
    </w:p>
    <w:p w14:paraId="71EFD15F" w14:textId="59FAEF78" w:rsidR="00A30C97" w:rsidRDefault="00837CC6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837CC6">
        <w:rPr>
          <w:rStyle w:val="FontStyle42"/>
          <w:rFonts w:ascii="Arial" w:hAnsi="Arial" w:cs="Arial"/>
          <w:b/>
          <w:sz w:val="22"/>
          <w:szCs w:val="22"/>
        </w:rPr>
        <w:t xml:space="preserve">znak </w:t>
      </w:r>
      <w:r w:rsidR="00B24207" w:rsidRPr="00B24207">
        <w:rPr>
          <w:rStyle w:val="FontStyle42"/>
          <w:rFonts w:ascii="Arial" w:hAnsi="Arial" w:cs="Arial"/>
          <w:b/>
          <w:sz w:val="22"/>
          <w:szCs w:val="22"/>
        </w:rPr>
        <w:t>PSG/2/</w:t>
      </w:r>
      <w:r w:rsidR="00937DB3">
        <w:rPr>
          <w:rStyle w:val="FontStyle42"/>
          <w:rFonts w:ascii="Arial" w:hAnsi="Arial" w:cs="Arial"/>
          <w:b/>
          <w:sz w:val="22"/>
          <w:szCs w:val="22"/>
        </w:rPr>
        <w:t>…………………….</w:t>
      </w:r>
    </w:p>
    <w:p w14:paraId="701188B6" w14:textId="77777777" w:rsidR="00A30C97" w:rsidRPr="00837CC6" w:rsidRDefault="00A30C97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03E8CB2F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Nazwa: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14C78C2A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Siedziba: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4658E2AD" w14:textId="77777777" w:rsidR="00837CC6" w:rsidRPr="00653059" w:rsidRDefault="00837CC6" w:rsidP="00837CC6">
      <w:pPr>
        <w:spacing w:after="36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  <w:lang w:val="sv-SE"/>
        </w:rPr>
        <w:t>Numer REGON:  ….............................</w:t>
      </w:r>
      <w:r w:rsidRPr="00653059">
        <w:rPr>
          <w:rFonts w:cs="Arial"/>
          <w:sz w:val="22"/>
          <w:szCs w:val="22"/>
          <w:lang w:val="sv-SE"/>
        </w:rPr>
        <w:tab/>
        <w:t>Numer NIP:  …..........</w:t>
      </w:r>
      <w:r w:rsidRPr="00653059">
        <w:rPr>
          <w:rFonts w:cs="Arial"/>
          <w:sz w:val="22"/>
          <w:szCs w:val="22"/>
        </w:rPr>
        <w:t>...............................</w:t>
      </w:r>
    </w:p>
    <w:p w14:paraId="5AFCE242" w14:textId="77777777" w:rsidR="00837CC6" w:rsidRPr="00653059" w:rsidRDefault="00837CC6" w:rsidP="00837CC6">
      <w:pPr>
        <w:spacing w:after="360"/>
        <w:rPr>
          <w:rFonts w:cs="Arial"/>
          <w:sz w:val="22"/>
          <w:szCs w:val="22"/>
          <w:lang w:val="sv-SE"/>
        </w:rPr>
      </w:pPr>
      <w:r w:rsidRPr="00653059">
        <w:rPr>
          <w:rFonts w:cs="Arial"/>
          <w:sz w:val="22"/>
          <w:szCs w:val="22"/>
          <w:lang w:val="sv-SE"/>
        </w:rPr>
        <w:t xml:space="preserve">Numer telefonu:  ….................. </w:t>
      </w:r>
      <w:r w:rsidRPr="00653059">
        <w:rPr>
          <w:rFonts w:cs="Arial"/>
          <w:sz w:val="22"/>
          <w:szCs w:val="22"/>
          <w:lang w:val="sv-SE"/>
        </w:rPr>
        <w:tab/>
      </w:r>
      <w:r w:rsidRPr="00653059">
        <w:rPr>
          <w:rFonts w:cs="Arial"/>
          <w:sz w:val="22"/>
          <w:szCs w:val="22"/>
          <w:lang w:val="sv-SE"/>
        </w:rPr>
        <w:tab/>
        <w:t xml:space="preserve"> </w:t>
      </w:r>
    </w:p>
    <w:p w14:paraId="3280EEE5" w14:textId="77777777" w:rsidR="00837CC6" w:rsidRPr="00653059" w:rsidRDefault="00837CC6" w:rsidP="00837CC6">
      <w:pPr>
        <w:spacing w:after="360"/>
        <w:rPr>
          <w:rFonts w:cs="Arial"/>
          <w:sz w:val="22"/>
          <w:szCs w:val="22"/>
          <w:lang w:val="sv-SE"/>
        </w:rPr>
      </w:pPr>
      <w:r w:rsidRPr="00653059">
        <w:rPr>
          <w:rFonts w:cs="Arial"/>
          <w:sz w:val="22"/>
          <w:szCs w:val="22"/>
          <w:lang w:val="sv-SE"/>
        </w:rPr>
        <w:t>Strona internetowa ....................</w:t>
      </w:r>
    </w:p>
    <w:p w14:paraId="175996C5" w14:textId="77777777" w:rsidR="00837CC6" w:rsidRPr="00653059" w:rsidRDefault="00837CC6" w:rsidP="00837CC6">
      <w:pPr>
        <w:spacing w:after="12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Osoba do kontaktu:  ….............................  tel.  …..…………………, e-mail: ……………………</w:t>
      </w:r>
    </w:p>
    <w:p w14:paraId="62F9B34B" w14:textId="77777777" w:rsidR="00837CC6" w:rsidRPr="00653059" w:rsidRDefault="00837CC6" w:rsidP="00837CC6">
      <w:pPr>
        <w:spacing w:line="280" w:lineRule="exact"/>
        <w:jc w:val="center"/>
        <w:rPr>
          <w:rFonts w:cs="Arial"/>
          <w:b/>
          <w:sz w:val="22"/>
          <w:szCs w:val="22"/>
        </w:rPr>
      </w:pPr>
    </w:p>
    <w:p w14:paraId="20603923" w14:textId="77777777" w:rsidR="00837CC6" w:rsidRPr="00653059" w:rsidRDefault="00837CC6" w:rsidP="00941034">
      <w:pPr>
        <w:numPr>
          <w:ilvl w:val="0"/>
          <w:numId w:val="8"/>
        </w:numPr>
        <w:spacing w:after="240"/>
        <w:ind w:left="357" w:hanging="357"/>
        <w:contextualSpacing/>
        <w:jc w:val="both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Oferuję/oferujemy</w:t>
      </w:r>
      <w:r w:rsidRPr="00653059">
        <w:rPr>
          <w:rFonts w:cs="Arial"/>
          <w:color w:val="FF0000"/>
          <w:sz w:val="22"/>
          <w:szCs w:val="22"/>
        </w:rPr>
        <w:t>*</w:t>
      </w:r>
      <w:r w:rsidRPr="00653059">
        <w:rPr>
          <w:rFonts w:cs="Arial"/>
          <w:sz w:val="22"/>
          <w:szCs w:val="22"/>
        </w:rPr>
        <w:t xml:space="preserve"> wykonanie przedmiotu zamówienia zgodnie z wszystkimi wymogami określonymi w Zapytaniu ofertowym.</w:t>
      </w:r>
    </w:p>
    <w:p w14:paraId="7225DF9C" w14:textId="6E792B67" w:rsidR="00937DB3" w:rsidRPr="00653059" w:rsidRDefault="00937DB3" w:rsidP="00937DB3">
      <w:pPr>
        <w:pStyle w:val="Tekstpodstawowy"/>
        <w:numPr>
          <w:ilvl w:val="0"/>
          <w:numId w:val="8"/>
        </w:numPr>
        <w:spacing w:after="0"/>
        <w:jc w:val="both"/>
        <w:rPr>
          <w:rFonts w:cs="Arial"/>
          <w:bCs/>
          <w:iCs/>
          <w:sz w:val="22"/>
          <w:szCs w:val="22"/>
        </w:rPr>
      </w:pPr>
      <w:r w:rsidRPr="00653059">
        <w:rPr>
          <w:rFonts w:cs="Arial"/>
          <w:color w:val="000000"/>
          <w:sz w:val="22"/>
          <w:szCs w:val="22"/>
        </w:rPr>
        <w:t>Przedstawiamy</w:t>
      </w:r>
      <w:r>
        <w:rPr>
          <w:rFonts w:cs="Arial"/>
          <w:color w:val="000000"/>
          <w:sz w:val="22"/>
          <w:szCs w:val="22"/>
        </w:rPr>
        <w:t>/przedstawiam</w:t>
      </w:r>
      <w:r w:rsidRPr="00A30C97">
        <w:rPr>
          <w:rFonts w:cs="Arial"/>
          <w:color w:val="FF0000"/>
          <w:sz w:val="22"/>
          <w:szCs w:val="22"/>
        </w:rPr>
        <w:t>*</w:t>
      </w:r>
      <w:r w:rsidRPr="00653059">
        <w:rPr>
          <w:rFonts w:cs="Arial"/>
          <w:color w:val="000000"/>
          <w:sz w:val="22"/>
          <w:szCs w:val="22"/>
        </w:rPr>
        <w:t xml:space="preserve"> ofertę</w:t>
      </w:r>
      <w:r>
        <w:rPr>
          <w:rFonts w:cs="Arial"/>
          <w:color w:val="000000"/>
          <w:sz w:val="22"/>
          <w:szCs w:val="22"/>
        </w:rPr>
        <w:t xml:space="preserve"> </w:t>
      </w:r>
      <w:r w:rsidRPr="00653059">
        <w:rPr>
          <w:rFonts w:cs="Arial"/>
          <w:color w:val="000000"/>
          <w:sz w:val="22"/>
          <w:szCs w:val="22"/>
        </w:rPr>
        <w:t xml:space="preserve">przy uwzględnieniu </w:t>
      </w:r>
      <w:r w:rsidRPr="00653059">
        <w:rPr>
          <w:rFonts w:cs="Arial"/>
          <w:sz w:val="22"/>
          <w:szCs w:val="22"/>
        </w:rPr>
        <w:t xml:space="preserve">szczegółowych informacji przedstawionych w Zapytaniu ofertowym oraz </w:t>
      </w:r>
      <w:r w:rsidRPr="00653059">
        <w:rPr>
          <w:rFonts w:cs="Arial"/>
          <w:b/>
          <w:bCs/>
          <w:sz w:val="22"/>
          <w:szCs w:val="22"/>
          <w:u w:val="single"/>
        </w:rPr>
        <w:t xml:space="preserve">z uwzględnieniem Załącznika nr </w:t>
      </w:r>
      <w:r>
        <w:rPr>
          <w:rFonts w:cs="Arial"/>
          <w:b/>
          <w:bCs/>
          <w:sz w:val="22"/>
          <w:szCs w:val="22"/>
          <w:u w:val="single"/>
        </w:rPr>
        <w:t>7.1</w:t>
      </w:r>
      <w:r w:rsidRPr="00653059">
        <w:rPr>
          <w:rFonts w:cs="Arial"/>
          <w:b/>
          <w:bCs/>
          <w:sz w:val="22"/>
          <w:szCs w:val="22"/>
          <w:u w:val="single"/>
        </w:rPr>
        <w:t xml:space="preserve"> do niniejszego formularza (</w:t>
      </w:r>
      <w:r>
        <w:rPr>
          <w:rFonts w:cs="Arial"/>
          <w:b/>
          <w:bCs/>
          <w:sz w:val="22"/>
          <w:szCs w:val="22"/>
          <w:u w:val="single"/>
        </w:rPr>
        <w:t>Formularz cenowy</w:t>
      </w:r>
      <w:r w:rsidRPr="00653059">
        <w:rPr>
          <w:rFonts w:cs="Arial"/>
          <w:b/>
          <w:bCs/>
          <w:sz w:val="22"/>
          <w:szCs w:val="22"/>
          <w:u w:val="single"/>
        </w:rPr>
        <w:t>)</w:t>
      </w:r>
      <w:r w:rsidRPr="00653059">
        <w:rPr>
          <w:rFonts w:cs="Arial"/>
          <w:b/>
          <w:bCs/>
          <w:color w:val="000000"/>
          <w:sz w:val="22"/>
          <w:szCs w:val="22"/>
          <w:u w:val="single"/>
        </w:rPr>
        <w:t>:</w:t>
      </w:r>
    </w:p>
    <w:p w14:paraId="32005C88" w14:textId="77777777" w:rsidR="00937DB3" w:rsidRPr="005E6B26" w:rsidRDefault="00937DB3" w:rsidP="00937DB3">
      <w:pPr>
        <w:spacing w:after="240"/>
        <w:ind w:left="357"/>
        <w:contextualSpacing/>
        <w:jc w:val="both"/>
        <w:rPr>
          <w:rFonts w:cs="Arial"/>
        </w:rPr>
      </w:pPr>
    </w:p>
    <w:p w14:paraId="52EAA6CB" w14:textId="77777777" w:rsidR="00937DB3" w:rsidRPr="00653059" w:rsidRDefault="00937DB3" w:rsidP="00937DB3">
      <w:pPr>
        <w:spacing w:after="60" w:line="276" w:lineRule="auto"/>
        <w:ind w:left="426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Całkowita cena netto: ………………… PLN,</w:t>
      </w:r>
    </w:p>
    <w:p w14:paraId="0F0DAE56" w14:textId="77777777" w:rsidR="00937DB3" w:rsidRPr="00653059" w:rsidRDefault="00937DB3" w:rsidP="00937DB3">
      <w:pPr>
        <w:spacing w:after="60" w:line="276" w:lineRule="auto"/>
        <w:ind w:left="426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podatek VAT: stawka - ….. w kwocie:……………………… PLN</w:t>
      </w:r>
    </w:p>
    <w:p w14:paraId="1AE5E4FF" w14:textId="77777777" w:rsidR="00937DB3" w:rsidRPr="00653059" w:rsidRDefault="00937DB3" w:rsidP="00937DB3">
      <w:pPr>
        <w:spacing w:after="60" w:line="276" w:lineRule="auto"/>
        <w:ind w:left="426"/>
        <w:rPr>
          <w:rFonts w:cs="Arial"/>
          <w:bCs/>
          <w:sz w:val="22"/>
          <w:szCs w:val="22"/>
        </w:rPr>
      </w:pPr>
      <w:r w:rsidRPr="00653059">
        <w:rPr>
          <w:rFonts w:cs="Arial"/>
          <w:bCs/>
          <w:sz w:val="22"/>
          <w:szCs w:val="22"/>
        </w:rPr>
        <w:t>cen brutto:…………….PLN,</w:t>
      </w:r>
    </w:p>
    <w:p w14:paraId="21687D14" w14:textId="3171D3CC" w:rsidR="00616884" w:rsidRPr="00616884" w:rsidRDefault="00616884" w:rsidP="00616884">
      <w:pPr>
        <w:pStyle w:val="Tekstpodstawowy"/>
        <w:numPr>
          <w:ilvl w:val="0"/>
          <w:numId w:val="8"/>
        </w:numPr>
        <w:spacing w:before="120" w:line="276" w:lineRule="auto"/>
        <w:jc w:val="both"/>
        <w:rPr>
          <w:rFonts w:cs="Arial"/>
          <w:sz w:val="22"/>
          <w:szCs w:val="22"/>
        </w:rPr>
      </w:pPr>
      <w:r w:rsidRPr="00616884">
        <w:rPr>
          <w:rFonts w:cs="Arial"/>
          <w:sz w:val="22"/>
          <w:szCs w:val="22"/>
        </w:rPr>
        <w:t>Zobowiąz</w:t>
      </w:r>
      <w:r>
        <w:rPr>
          <w:rFonts w:cs="Arial"/>
          <w:sz w:val="22"/>
          <w:szCs w:val="22"/>
        </w:rPr>
        <w:t>uję/zobowiązujemy</w:t>
      </w:r>
      <w:r w:rsidRPr="00616884">
        <w:rPr>
          <w:rFonts w:cs="Arial"/>
          <w:color w:val="FF0000"/>
          <w:sz w:val="22"/>
          <w:szCs w:val="22"/>
        </w:rPr>
        <w:t xml:space="preserve">* </w:t>
      </w:r>
      <w:r>
        <w:rPr>
          <w:rFonts w:cs="Arial"/>
          <w:sz w:val="22"/>
          <w:szCs w:val="22"/>
        </w:rPr>
        <w:t xml:space="preserve"> się</w:t>
      </w:r>
      <w:r w:rsidRPr="00616884">
        <w:rPr>
          <w:rFonts w:cs="Arial"/>
          <w:sz w:val="22"/>
          <w:szCs w:val="22"/>
        </w:rPr>
        <w:t xml:space="preserve"> do złożenia zabezpieczenia należytego wykonania Umowy w wysokości i formie określonej w Zapytaniu Ofertowym. </w:t>
      </w:r>
    </w:p>
    <w:p w14:paraId="40933D62" w14:textId="10E862DB" w:rsidR="00616884" w:rsidRPr="00616884" w:rsidRDefault="00616884" w:rsidP="00616884">
      <w:pPr>
        <w:numPr>
          <w:ilvl w:val="1"/>
          <w:numId w:val="7"/>
        </w:numPr>
        <w:tabs>
          <w:tab w:val="left" w:pos="284"/>
        </w:tabs>
        <w:autoSpaceDE w:val="0"/>
        <w:autoSpaceDN w:val="0"/>
        <w:spacing w:before="120" w:after="120" w:line="276" w:lineRule="auto"/>
        <w:ind w:left="284" w:hanging="284"/>
        <w:jc w:val="both"/>
        <w:rPr>
          <w:rFonts w:cs="Arial"/>
          <w:sz w:val="22"/>
          <w:szCs w:val="22"/>
        </w:rPr>
      </w:pPr>
      <w:r w:rsidRPr="00616884">
        <w:rPr>
          <w:rFonts w:cs="Arial"/>
          <w:sz w:val="22"/>
          <w:szCs w:val="22"/>
        </w:rPr>
        <w:t>Akcept</w:t>
      </w:r>
      <w:r>
        <w:rPr>
          <w:rFonts w:cs="Arial"/>
          <w:sz w:val="22"/>
          <w:szCs w:val="22"/>
        </w:rPr>
        <w:t>uję/akceptujemy</w:t>
      </w:r>
      <w:r w:rsidRPr="00616884">
        <w:rPr>
          <w:rFonts w:cs="Arial"/>
          <w:color w:val="FF0000"/>
          <w:sz w:val="22"/>
          <w:szCs w:val="22"/>
        </w:rPr>
        <w:t>*</w:t>
      </w:r>
      <w:r w:rsidRPr="00616884">
        <w:rPr>
          <w:rFonts w:cs="Arial"/>
          <w:sz w:val="22"/>
          <w:szCs w:val="22"/>
        </w:rPr>
        <w:t xml:space="preserve"> co najmniej 30 dniow</w:t>
      </w:r>
      <w:r>
        <w:rPr>
          <w:rFonts w:cs="Arial"/>
          <w:sz w:val="22"/>
          <w:szCs w:val="22"/>
        </w:rPr>
        <w:t>y</w:t>
      </w:r>
      <w:r w:rsidRPr="00616884">
        <w:rPr>
          <w:rFonts w:cs="Arial"/>
          <w:sz w:val="22"/>
          <w:szCs w:val="22"/>
        </w:rPr>
        <w:t xml:space="preserve"> terminu płatności faktury/faktur.</w:t>
      </w:r>
    </w:p>
    <w:p w14:paraId="49D0836A" w14:textId="77777777" w:rsidR="00837CC6" w:rsidRDefault="00837CC6" w:rsidP="00616884">
      <w:pPr>
        <w:rPr>
          <w:rFonts w:cs="Arial"/>
          <w:b/>
        </w:rPr>
      </w:pPr>
    </w:p>
    <w:p w14:paraId="77A89644" w14:textId="77777777" w:rsidR="00A30C97" w:rsidRDefault="00A30C97" w:rsidP="00616884">
      <w:pPr>
        <w:rPr>
          <w:rFonts w:cs="Arial"/>
          <w:b/>
        </w:rPr>
      </w:pPr>
    </w:p>
    <w:p w14:paraId="35230B45" w14:textId="77777777" w:rsidR="00A30C97" w:rsidRDefault="00A30C97" w:rsidP="00616884">
      <w:pPr>
        <w:rPr>
          <w:rFonts w:cs="Arial"/>
          <w:b/>
        </w:rPr>
      </w:pPr>
    </w:p>
    <w:p w14:paraId="31C0390C" w14:textId="77777777" w:rsidR="00A30C97" w:rsidRPr="005E6B26" w:rsidRDefault="00A30C97" w:rsidP="00616884">
      <w:pPr>
        <w:rPr>
          <w:rFonts w:cs="Arial"/>
          <w:b/>
        </w:rPr>
      </w:pPr>
    </w:p>
    <w:p w14:paraId="2FF936D6" w14:textId="5A48D42B" w:rsidR="003E3B0E" w:rsidRPr="00D44742" w:rsidRDefault="00837CC6" w:rsidP="003E3B0E">
      <w:pPr>
        <w:rPr>
          <w:rFonts w:cs="Arial"/>
          <w:sz w:val="18"/>
        </w:rPr>
      </w:pPr>
      <w:r>
        <w:rPr>
          <w:rFonts w:cs="Arial"/>
          <w:sz w:val="18"/>
        </w:rPr>
        <w:t xml:space="preserve">       </w:t>
      </w:r>
      <w:r w:rsidRPr="00D44742">
        <w:rPr>
          <w:rFonts w:cs="Arial"/>
          <w:sz w:val="18"/>
        </w:rPr>
        <w:t>……………………………….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 w:rsidRPr="00D44742">
        <w:rPr>
          <w:rFonts w:cs="Arial"/>
          <w:sz w:val="18"/>
        </w:rPr>
        <w:t>……………………………….</w:t>
      </w:r>
    </w:p>
    <w:p w14:paraId="5F4E5225" w14:textId="06B972CF" w:rsidR="00837CC6" w:rsidRPr="00D44742" w:rsidRDefault="00837CC6" w:rsidP="00837CC6">
      <w:pPr>
        <w:ind w:right="72"/>
        <w:rPr>
          <w:rFonts w:cs="Arial"/>
          <w:sz w:val="18"/>
        </w:rPr>
      </w:pPr>
    </w:p>
    <w:p w14:paraId="6FABF7F6" w14:textId="351AB181" w:rsidR="003E3B0E" w:rsidRDefault="00837CC6" w:rsidP="003E3B0E">
      <w:pPr>
        <w:rPr>
          <w:rFonts w:eastAsia="Calibri" w:cs="Arial"/>
          <w:sz w:val="20"/>
        </w:rPr>
      </w:pPr>
      <w:r>
        <w:rPr>
          <w:rFonts w:ascii="Tahoma" w:hAnsi="Tahoma" w:cs="Tahoma"/>
          <w:sz w:val="20"/>
        </w:rPr>
        <w:t xml:space="preserve">            </w:t>
      </w:r>
      <w:r w:rsidRPr="00D44742">
        <w:rPr>
          <w:rFonts w:cs="Arial"/>
          <w:sz w:val="18"/>
        </w:rPr>
        <w:t>(miejsce i data</w:t>
      </w:r>
      <w:r w:rsidR="003E3B0E">
        <w:rPr>
          <w:rFonts w:cs="Arial"/>
          <w:sz w:val="18"/>
        </w:rPr>
        <w:t xml:space="preserve">) 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  <w:t xml:space="preserve">     </w:t>
      </w:r>
      <w:r w:rsidR="003E3B0E" w:rsidRPr="0040654D">
        <w:rPr>
          <w:rFonts w:eastAsia="Calibri" w:cs="Arial"/>
          <w:sz w:val="20"/>
        </w:rPr>
        <w:t>(podpis / podpisy</w:t>
      </w:r>
      <w:r w:rsidR="003E3B0E" w:rsidRPr="00A343C8">
        <w:rPr>
          <w:rFonts w:eastAsia="Calibri" w:cs="Arial"/>
          <w:sz w:val="20"/>
        </w:rPr>
        <w:t>)</w:t>
      </w:r>
      <w:r w:rsidR="003E3B0E">
        <w:rPr>
          <w:rFonts w:eastAsia="Calibri" w:cs="Arial"/>
          <w:sz w:val="20"/>
        </w:rPr>
        <w:t>*</w:t>
      </w:r>
    </w:p>
    <w:p w14:paraId="0BD8B0A7" w14:textId="77777777" w:rsidR="003E3B0E" w:rsidRPr="003E3B0E" w:rsidRDefault="003E3B0E" w:rsidP="003E3B0E">
      <w:pPr>
        <w:rPr>
          <w:rFonts w:cs="Arial"/>
          <w:sz w:val="18"/>
        </w:rPr>
      </w:pPr>
    </w:p>
    <w:p w14:paraId="010DBC2A" w14:textId="77777777" w:rsidR="00616884" w:rsidRDefault="00616884">
      <w:pPr>
        <w:rPr>
          <w:rFonts w:cs="Arial"/>
          <w:b/>
        </w:rPr>
      </w:pPr>
    </w:p>
    <w:p w14:paraId="7C7D954E" w14:textId="77777777" w:rsidR="00616884" w:rsidRDefault="00616884">
      <w:pPr>
        <w:rPr>
          <w:rFonts w:cs="Arial"/>
          <w:b/>
        </w:rPr>
      </w:pPr>
    </w:p>
    <w:p w14:paraId="3DE71C01" w14:textId="77777777" w:rsidR="00616884" w:rsidRDefault="00616884">
      <w:pPr>
        <w:rPr>
          <w:rFonts w:cs="Arial"/>
          <w:b/>
        </w:rPr>
      </w:pPr>
    </w:p>
    <w:p w14:paraId="662A1486" w14:textId="77777777" w:rsidR="00616884" w:rsidRDefault="00616884" w:rsidP="00616884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51B6CCF4" w14:textId="78D5D206" w:rsidR="00616884" w:rsidRDefault="00616884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3D24C2E1" w14:textId="5CD193F3" w:rsidR="004B7CF0" w:rsidRDefault="004B7CF0" w:rsidP="004B7CF0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lastRenderedPageBreak/>
        <w:t>Załącznik nr 7.1 Formularz cenowy</w:t>
      </w:r>
    </w:p>
    <w:p w14:paraId="46550C07" w14:textId="77777777" w:rsidR="004B7CF0" w:rsidRDefault="004B7CF0" w:rsidP="004B7CF0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>– część handlowa</w:t>
      </w:r>
    </w:p>
    <w:tbl>
      <w:tblPr>
        <w:tblStyle w:val="Tabela-Siatka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1559"/>
        <w:gridCol w:w="1560"/>
        <w:gridCol w:w="1830"/>
      </w:tblGrid>
      <w:tr w:rsidR="004B7CF0" w:rsidRPr="004B7CF0" w14:paraId="43D21B0C" w14:textId="77777777" w:rsidTr="00FC1A50">
        <w:trPr>
          <w:trHeight w:val="477"/>
        </w:trPr>
        <w:tc>
          <w:tcPr>
            <w:tcW w:w="1062" w:type="pct"/>
            <w:shd w:val="clear" w:color="auto" w:fill="D9D9D9" w:themeFill="background1" w:themeFillShade="D9"/>
            <w:vAlign w:val="center"/>
          </w:tcPr>
          <w:p w14:paraId="789BC8A6" w14:textId="4C57477E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</w:rPr>
              <w:br w:type="page"/>
            </w:r>
            <w:bookmarkStart w:id="5" w:name="_Hlk35341777"/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>Obszar PSG</w:t>
            </w:r>
          </w:p>
        </w:tc>
        <w:tc>
          <w:tcPr>
            <w:tcW w:w="531" w:type="pct"/>
            <w:shd w:val="clear" w:color="auto" w:fill="D9D9D9" w:themeFill="background1" w:themeFillShade="D9"/>
            <w:vAlign w:val="center"/>
          </w:tcPr>
          <w:p w14:paraId="0B6D9121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>Długość gazociągów (km)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0565462E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 xml:space="preserve">Cena jednostkowa netto </w:t>
            </w:r>
          </w:p>
          <w:p w14:paraId="1942061D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>(zł/1 km)</w:t>
            </w:r>
          </w:p>
        </w:tc>
        <w:tc>
          <w:tcPr>
            <w:tcW w:w="834" w:type="pct"/>
            <w:shd w:val="clear" w:color="auto" w:fill="D9D9D9" w:themeFill="background1" w:themeFillShade="D9"/>
            <w:vAlign w:val="center"/>
          </w:tcPr>
          <w:p w14:paraId="14F1513E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 xml:space="preserve">Cena usługi netto </w:t>
            </w:r>
          </w:p>
          <w:p w14:paraId="08C66EAD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>(zł)</w:t>
            </w:r>
          </w:p>
          <w:p w14:paraId="3F908A56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Cs/>
                <w:color w:val="000000"/>
                <w:sz w:val="18"/>
                <w:szCs w:val="18"/>
              </w:rPr>
              <w:t>[kolumna 2 x kolumna 3]</w:t>
            </w:r>
          </w:p>
        </w:tc>
        <w:tc>
          <w:tcPr>
            <w:tcW w:w="835" w:type="pct"/>
            <w:shd w:val="clear" w:color="auto" w:fill="D9D9D9" w:themeFill="background1" w:themeFillShade="D9"/>
            <w:vAlign w:val="center"/>
          </w:tcPr>
          <w:p w14:paraId="2717D485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>Wartość praw autorskich netto (zł)</w:t>
            </w:r>
          </w:p>
        </w:tc>
        <w:tc>
          <w:tcPr>
            <w:tcW w:w="979" w:type="pct"/>
            <w:shd w:val="clear" w:color="auto" w:fill="D9D9D9" w:themeFill="background1" w:themeFillShade="D9"/>
            <w:vAlign w:val="center"/>
          </w:tcPr>
          <w:p w14:paraId="5840AC89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b/>
                <w:color w:val="000000"/>
                <w:sz w:val="18"/>
                <w:szCs w:val="18"/>
              </w:rPr>
              <w:t>Łączna cena netto (zł)</w:t>
            </w:r>
          </w:p>
          <w:p w14:paraId="4427E2C7" w14:textId="77777777" w:rsidR="004B7CF0" w:rsidRPr="004B7CF0" w:rsidRDefault="004B7CF0" w:rsidP="00FC1A50">
            <w:pPr>
              <w:pStyle w:val="Tekstpodstawowy3"/>
              <w:spacing w:after="0"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B7CF0">
              <w:rPr>
                <w:rFonts w:cs="Arial"/>
                <w:color w:val="000000"/>
                <w:sz w:val="18"/>
                <w:szCs w:val="18"/>
              </w:rPr>
              <w:t>[kolumna 4 + kolumna 5]</w:t>
            </w:r>
          </w:p>
        </w:tc>
      </w:tr>
      <w:tr w:rsidR="004B7CF0" w:rsidRPr="004B7CF0" w14:paraId="56642C05" w14:textId="77777777" w:rsidTr="004B7CF0">
        <w:trPr>
          <w:trHeight w:val="187"/>
        </w:trPr>
        <w:tc>
          <w:tcPr>
            <w:tcW w:w="1062" w:type="pct"/>
            <w:vAlign w:val="center"/>
          </w:tcPr>
          <w:p w14:paraId="6E647353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b/>
                <w:color w:val="000000"/>
                <w:szCs w:val="12"/>
              </w:rPr>
            </w:pPr>
            <w:bookmarkStart w:id="6" w:name="_Hlk35341118"/>
            <w:r w:rsidRPr="004B7CF0">
              <w:rPr>
                <w:rFonts w:cs="Arial"/>
                <w:b/>
                <w:color w:val="000000"/>
                <w:szCs w:val="12"/>
              </w:rPr>
              <w:t>1</w:t>
            </w:r>
          </w:p>
        </w:tc>
        <w:tc>
          <w:tcPr>
            <w:tcW w:w="531" w:type="pct"/>
            <w:vAlign w:val="center"/>
          </w:tcPr>
          <w:p w14:paraId="1EA91A6F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b/>
                <w:color w:val="000000"/>
                <w:szCs w:val="12"/>
              </w:rPr>
            </w:pPr>
            <w:r w:rsidRPr="004B7CF0">
              <w:rPr>
                <w:rFonts w:cs="Arial"/>
                <w:b/>
                <w:color w:val="000000"/>
                <w:szCs w:val="12"/>
              </w:rPr>
              <w:t>2</w:t>
            </w:r>
          </w:p>
        </w:tc>
        <w:tc>
          <w:tcPr>
            <w:tcW w:w="759" w:type="pct"/>
            <w:vAlign w:val="center"/>
          </w:tcPr>
          <w:p w14:paraId="5867E1B9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b/>
                <w:color w:val="000000"/>
                <w:szCs w:val="12"/>
              </w:rPr>
            </w:pPr>
            <w:r w:rsidRPr="004B7CF0">
              <w:rPr>
                <w:rFonts w:cs="Arial"/>
                <w:b/>
                <w:color w:val="000000"/>
                <w:szCs w:val="12"/>
              </w:rPr>
              <w:t>3</w:t>
            </w:r>
          </w:p>
        </w:tc>
        <w:tc>
          <w:tcPr>
            <w:tcW w:w="834" w:type="pct"/>
            <w:vAlign w:val="center"/>
          </w:tcPr>
          <w:p w14:paraId="244B6866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b/>
                <w:color w:val="000000"/>
                <w:szCs w:val="12"/>
              </w:rPr>
            </w:pPr>
            <w:r w:rsidRPr="004B7CF0">
              <w:rPr>
                <w:rFonts w:cs="Arial"/>
                <w:b/>
                <w:color w:val="000000"/>
                <w:szCs w:val="12"/>
              </w:rPr>
              <w:t>4</w:t>
            </w:r>
          </w:p>
        </w:tc>
        <w:tc>
          <w:tcPr>
            <w:tcW w:w="835" w:type="pct"/>
          </w:tcPr>
          <w:p w14:paraId="7BF0E3FF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b/>
                <w:color w:val="000000"/>
                <w:szCs w:val="12"/>
              </w:rPr>
            </w:pPr>
            <w:r w:rsidRPr="004B7CF0">
              <w:rPr>
                <w:rFonts w:cs="Arial"/>
                <w:b/>
                <w:color w:val="000000"/>
                <w:szCs w:val="12"/>
              </w:rPr>
              <w:t>5</w:t>
            </w:r>
          </w:p>
        </w:tc>
        <w:tc>
          <w:tcPr>
            <w:tcW w:w="979" w:type="pct"/>
          </w:tcPr>
          <w:p w14:paraId="6367B0C2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b/>
                <w:color w:val="000000"/>
                <w:szCs w:val="12"/>
              </w:rPr>
            </w:pPr>
            <w:r w:rsidRPr="004B7CF0">
              <w:rPr>
                <w:rFonts w:cs="Arial"/>
                <w:b/>
                <w:color w:val="000000"/>
                <w:szCs w:val="12"/>
              </w:rPr>
              <w:t>6</w:t>
            </w:r>
          </w:p>
        </w:tc>
      </w:tr>
      <w:bookmarkEnd w:id="6"/>
      <w:tr w:rsidR="004B7CF0" w:rsidRPr="004B7CF0" w14:paraId="0CF82C80" w14:textId="77777777" w:rsidTr="004B7CF0">
        <w:trPr>
          <w:trHeight w:val="577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A923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Białymstoku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8C78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759" w:type="pct"/>
            <w:vAlign w:val="center"/>
          </w:tcPr>
          <w:p w14:paraId="424B8886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</w:rPr>
            </w:pPr>
          </w:p>
        </w:tc>
        <w:tc>
          <w:tcPr>
            <w:tcW w:w="834" w:type="pct"/>
          </w:tcPr>
          <w:p w14:paraId="66C1479B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</w:rPr>
            </w:pPr>
          </w:p>
        </w:tc>
        <w:tc>
          <w:tcPr>
            <w:tcW w:w="835" w:type="pct"/>
          </w:tcPr>
          <w:p w14:paraId="1FE4F7B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</w:rPr>
            </w:pPr>
          </w:p>
        </w:tc>
        <w:tc>
          <w:tcPr>
            <w:tcW w:w="979" w:type="pct"/>
          </w:tcPr>
          <w:p w14:paraId="2E005C0F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</w:rPr>
            </w:pPr>
          </w:p>
        </w:tc>
      </w:tr>
      <w:tr w:rsidR="004B7CF0" w:rsidRPr="004B7CF0" w14:paraId="20DB1A3C" w14:textId="77777777" w:rsidTr="004B7CF0">
        <w:trPr>
          <w:trHeight w:val="657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E59F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Bydgoszczy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C44C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759" w:type="pct"/>
            <w:vAlign w:val="center"/>
          </w:tcPr>
          <w:p w14:paraId="7E7F990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001DD63F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13B0CD63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00C3FFAD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bookmarkEnd w:id="5"/>
      <w:tr w:rsidR="004B7CF0" w:rsidRPr="004B7CF0" w14:paraId="04F4D829" w14:textId="77777777" w:rsidTr="004B7CF0">
        <w:trPr>
          <w:trHeight w:val="512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26B9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Gdańsku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4028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759" w:type="pct"/>
            <w:vAlign w:val="center"/>
          </w:tcPr>
          <w:p w14:paraId="4E35F3CE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06D7054C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  <w:tcBorders>
              <w:bottom w:val="single" w:sz="4" w:space="0" w:color="000000"/>
            </w:tcBorders>
          </w:tcPr>
          <w:p w14:paraId="01F2F7D3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  <w:tcBorders>
              <w:bottom w:val="single" w:sz="4" w:space="0" w:color="000000"/>
            </w:tcBorders>
          </w:tcPr>
          <w:p w14:paraId="611A0A81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4257695B" w14:textId="77777777" w:rsidTr="004B7CF0">
        <w:trPr>
          <w:trHeight w:val="78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6114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 xml:space="preserve">OZG w Gorzowie Wielkopolskim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2159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759" w:type="pct"/>
          </w:tcPr>
          <w:p w14:paraId="441E0815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4F28E2AC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6E8CC08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28C36918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4F7F5586" w14:textId="77777777" w:rsidTr="004B7CF0">
        <w:trPr>
          <w:trHeight w:val="657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AE69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bookmarkStart w:id="7" w:name="_Hlk33784554"/>
            <w:r w:rsidRPr="004B7CF0">
              <w:rPr>
                <w:rFonts w:cs="Arial"/>
                <w:color w:val="000000"/>
                <w:sz w:val="20"/>
                <w:szCs w:val="20"/>
              </w:rPr>
              <w:t>OZG w Jaśle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D0A1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759" w:type="pct"/>
          </w:tcPr>
          <w:p w14:paraId="6A1C8C33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643B66F4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55E98418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7A7D644F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6CA92E84" w14:textId="77777777" w:rsidTr="004B7CF0">
        <w:trPr>
          <w:trHeight w:val="558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D3F0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Kielcach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8B5C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759" w:type="pct"/>
          </w:tcPr>
          <w:p w14:paraId="022214D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7086AD29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79ADE00D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1E7941B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762A1FF8" w14:textId="77777777" w:rsidTr="004B7CF0">
        <w:trPr>
          <w:trHeight w:val="552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814E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Koszalinie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50D8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759" w:type="pct"/>
          </w:tcPr>
          <w:p w14:paraId="40FD618F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539484C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03B70B0F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202FF17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5C4BE03F" w14:textId="77777777" w:rsidTr="00FC1A50">
        <w:trPr>
          <w:trHeight w:val="434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67FA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Krakowie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B776" w14:textId="510023CC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759" w:type="pct"/>
          </w:tcPr>
          <w:p w14:paraId="72A91B4E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5C897FD6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21FA225D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140519A9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09DD52EF" w14:textId="77777777" w:rsidTr="004B7CF0">
        <w:trPr>
          <w:trHeight w:val="587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AD92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Lublinie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AE54" w14:textId="67EF63BD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759" w:type="pct"/>
          </w:tcPr>
          <w:p w14:paraId="0535A2C3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75B1C8EF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40767E9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1CE289B9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1C7C9727" w14:textId="77777777" w:rsidTr="00FC1A50">
        <w:trPr>
          <w:trHeight w:val="553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5845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Łodzi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0073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759" w:type="pct"/>
          </w:tcPr>
          <w:p w14:paraId="3103E3C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7D46961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17F831A5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27953938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6ACE9612" w14:textId="77777777" w:rsidTr="004B7CF0">
        <w:trPr>
          <w:trHeight w:val="689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F8F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Olsztynie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AA39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759" w:type="pct"/>
          </w:tcPr>
          <w:p w14:paraId="4DBA2E7D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7A964CD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730E0534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7BEA91E6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46FEBB8D" w14:textId="77777777" w:rsidTr="004B7CF0">
        <w:trPr>
          <w:trHeight w:val="429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1D6A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Opolu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27AE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759" w:type="pct"/>
          </w:tcPr>
          <w:p w14:paraId="39DFEC38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5E75E80C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6C540E0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6FAB953C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584F495F" w14:textId="77777777" w:rsidTr="004B7CF0">
        <w:trPr>
          <w:trHeight w:val="657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E485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Poznaniu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830E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759" w:type="pct"/>
          </w:tcPr>
          <w:p w14:paraId="00848788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77501EE8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57BE9474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45521A5B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49FAAB91" w14:textId="77777777" w:rsidTr="004B7CF0">
        <w:trPr>
          <w:trHeight w:val="558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D55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Szczecinie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7E54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759" w:type="pct"/>
          </w:tcPr>
          <w:p w14:paraId="44573E7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620384C3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3C091584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438B3947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49BBA7FF" w14:textId="77777777" w:rsidTr="004B7CF0">
        <w:trPr>
          <w:trHeight w:val="657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ADD2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 xml:space="preserve">OZG w Warszawie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2A74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759" w:type="pct"/>
          </w:tcPr>
          <w:p w14:paraId="09B283D4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20780DC5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38B5096C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1437395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1299C2CD" w14:textId="77777777" w:rsidTr="00FC1A50">
        <w:trPr>
          <w:trHeight w:val="77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CB83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we Wrocławiu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2D52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759" w:type="pct"/>
          </w:tcPr>
          <w:p w14:paraId="701B5643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63C94060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3AB77C6A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2C2CCAAC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5C30D94A" w14:textId="77777777" w:rsidTr="00FC1A50">
        <w:trPr>
          <w:trHeight w:val="77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E580" w14:textId="77777777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color w:val="000000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OZG w Zabrzu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2DBA" w14:textId="055F3304" w:rsidR="004B7CF0" w:rsidRPr="004B7CF0" w:rsidRDefault="004B7CF0" w:rsidP="00497039">
            <w:pPr>
              <w:pStyle w:val="Tekstpodstawowy3"/>
              <w:spacing w:line="280" w:lineRule="exact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4B7CF0">
              <w:rPr>
                <w:rFonts w:cs="Arial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759" w:type="pct"/>
          </w:tcPr>
          <w:p w14:paraId="4FD60452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4" w:type="pct"/>
          </w:tcPr>
          <w:p w14:paraId="6070B021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835" w:type="pct"/>
          </w:tcPr>
          <w:p w14:paraId="5E21C2DE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  <w:tc>
          <w:tcPr>
            <w:tcW w:w="979" w:type="pct"/>
          </w:tcPr>
          <w:p w14:paraId="503DB988" w14:textId="77777777" w:rsidR="004B7CF0" w:rsidRPr="004B7CF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yellow"/>
              </w:rPr>
            </w:pPr>
          </w:p>
        </w:tc>
      </w:tr>
      <w:tr w:rsidR="004B7CF0" w:rsidRPr="004B7CF0" w14:paraId="10E403F0" w14:textId="77777777" w:rsidTr="00000A4F">
        <w:trPr>
          <w:trHeight w:val="614"/>
        </w:trPr>
        <w:tc>
          <w:tcPr>
            <w:tcW w:w="40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B3B28" w14:textId="77777777" w:rsidR="004B7CF0" w:rsidRPr="00FC1A50" w:rsidRDefault="004B7CF0" w:rsidP="00FC1A50">
            <w:pPr>
              <w:pStyle w:val="Tekstpodstawowy3"/>
              <w:spacing w:after="0" w:line="280" w:lineRule="exac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FC1A50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RAZEM</w:t>
            </w:r>
          </w:p>
          <w:p w14:paraId="05FA47C0" w14:textId="72974388" w:rsidR="004B7CF0" w:rsidRPr="00FC1A50" w:rsidRDefault="004B7CF0" w:rsidP="00FC1A50">
            <w:pPr>
              <w:pStyle w:val="Tekstpodstawowy3"/>
              <w:spacing w:after="0" w:line="280" w:lineRule="exact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FC1A50">
              <w:rPr>
                <w:rFonts w:cs="Arial"/>
                <w:b/>
                <w:bCs/>
                <w:color w:val="000000"/>
                <w:sz w:val="20"/>
                <w:szCs w:val="20"/>
                <w:highlight w:val="lightGray"/>
              </w:rPr>
              <w:t>(suma wartości wskazany w kolumnie 6)</w:t>
            </w:r>
          </w:p>
        </w:tc>
        <w:tc>
          <w:tcPr>
            <w:tcW w:w="979" w:type="pct"/>
            <w:shd w:val="clear" w:color="auto" w:fill="D9D9D9" w:themeFill="background1" w:themeFillShade="D9"/>
          </w:tcPr>
          <w:p w14:paraId="6D9F3C95" w14:textId="77777777" w:rsidR="004B7CF0" w:rsidRPr="00FC1A50" w:rsidRDefault="004B7CF0" w:rsidP="00497039">
            <w:pPr>
              <w:pStyle w:val="Tekstpodstawowy3"/>
              <w:spacing w:line="280" w:lineRule="exact"/>
              <w:rPr>
                <w:rFonts w:cs="Arial"/>
                <w:color w:val="000000"/>
                <w:szCs w:val="12"/>
                <w:highlight w:val="lightGray"/>
              </w:rPr>
            </w:pPr>
          </w:p>
        </w:tc>
      </w:tr>
      <w:bookmarkEnd w:id="7"/>
    </w:tbl>
    <w:p w14:paraId="5E24AD3C" w14:textId="64B6F865" w:rsidR="00E97570" w:rsidRPr="00837CC6" w:rsidRDefault="00E97570" w:rsidP="00000A4F">
      <w:pPr>
        <w:rPr>
          <w:rFonts w:cs="Arial"/>
          <w:bCs/>
        </w:rPr>
      </w:pPr>
    </w:p>
    <w:sectPr w:rsidR="00E97570" w:rsidRPr="00837CC6" w:rsidSect="00837CC6">
      <w:pgSz w:w="11906" w:h="16838" w:code="9"/>
      <w:pgMar w:top="851" w:right="1134" w:bottom="851" w:left="1418" w:header="624" w:footer="45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353A" w14:textId="77777777" w:rsidR="00F120B4" w:rsidRDefault="00F120B4">
      <w:r>
        <w:separator/>
      </w:r>
    </w:p>
  </w:endnote>
  <w:endnote w:type="continuationSeparator" w:id="0">
    <w:p w14:paraId="11A57C5B" w14:textId="77777777" w:rsidR="00F120B4" w:rsidRDefault="00F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276A" w14:textId="77777777" w:rsidR="00653059" w:rsidRDefault="006530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A4F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77C16DCD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17C68" w14:textId="77777777" w:rsidR="00F120B4" w:rsidRDefault="00F120B4">
      <w:r>
        <w:separator/>
      </w:r>
    </w:p>
  </w:footnote>
  <w:footnote w:type="continuationSeparator" w:id="0">
    <w:p w14:paraId="69A6C56E" w14:textId="77777777" w:rsidR="00F120B4" w:rsidRDefault="00F120B4">
      <w:r>
        <w:continuationSeparator/>
      </w:r>
    </w:p>
  </w:footnote>
  <w:footnote w:id="1">
    <w:p w14:paraId="10EF22F2" w14:textId="77777777" w:rsidR="004D42C7" w:rsidRPr="007D368D" w:rsidRDefault="004D42C7" w:rsidP="004D42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DB2022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6D2F" w14:textId="77777777" w:rsidR="00653059" w:rsidRDefault="006530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4F99D211" w:rsidR="00B00E1B" w:rsidRDefault="00B00E1B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0E8DD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141D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87A651FA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62304C48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76A97"/>
    <w:multiLevelType w:val="hybridMultilevel"/>
    <w:tmpl w:val="65DAF5DA"/>
    <w:lvl w:ilvl="0" w:tplc="0415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23A5FF1"/>
    <w:multiLevelType w:val="hybridMultilevel"/>
    <w:tmpl w:val="C978AE92"/>
    <w:lvl w:ilvl="0" w:tplc="D362109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1628366E"/>
    <w:multiLevelType w:val="multilevel"/>
    <w:tmpl w:val="65583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24F2C3B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10370E"/>
    <w:multiLevelType w:val="multilevel"/>
    <w:tmpl w:val="BD7E3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6" w15:restartNumberingAfterBreak="0">
    <w:nsid w:val="32EC3BF5"/>
    <w:multiLevelType w:val="multilevel"/>
    <w:tmpl w:val="551C7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33EF16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64FA3"/>
    <w:multiLevelType w:val="hybridMultilevel"/>
    <w:tmpl w:val="4D2AA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C5F"/>
    <w:multiLevelType w:val="multilevel"/>
    <w:tmpl w:val="628E816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1A61C07"/>
    <w:multiLevelType w:val="multilevel"/>
    <w:tmpl w:val="D4BAA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3C45C63"/>
    <w:multiLevelType w:val="multilevel"/>
    <w:tmpl w:val="D90C2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5A344843"/>
    <w:multiLevelType w:val="multilevel"/>
    <w:tmpl w:val="B7549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%4."/>
      <w:lvlJc w:val="left"/>
      <w:pPr>
        <w:ind w:left="216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F33AC"/>
    <w:multiLevelType w:val="multilevel"/>
    <w:tmpl w:val="7672528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620225E1"/>
    <w:multiLevelType w:val="hybridMultilevel"/>
    <w:tmpl w:val="624C800E"/>
    <w:lvl w:ilvl="0" w:tplc="2504675C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CCCC30B8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b w:val="0"/>
        <w:bCs w:val="0"/>
      </w:rPr>
    </w:lvl>
    <w:lvl w:ilvl="3" w:tplc="AC6068A2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9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F3568"/>
    <w:multiLevelType w:val="multilevel"/>
    <w:tmpl w:val="75F47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9"/>
  </w:num>
  <w:num w:numId="2" w16cid:durableId="1800536609">
    <w:abstractNumId w:val="18"/>
  </w:num>
  <w:num w:numId="3" w16cid:durableId="1671985734">
    <w:abstractNumId w:val="27"/>
  </w:num>
  <w:num w:numId="4" w16cid:durableId="1922375889">
    <w:abstractNumId w:val="32"/>
  </w:num>
  <w:num w:numId="5" w16cid:durableId="409277206">
    <w:abstractNumId w:val="28"/>
  </w:num>
  <w:num w:numId="6" w16cid:durableId="12738983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4"/>
  </w:num>
  <w:num w:numId="8" w16cid:durableId="242375273">
    <w:abstractNumId w:val="33"/>
  </w:num>
  <w:num w:numId="9" w16cid:durableId="2022538834">
    <w:abstractNumId w:val="14"/>
  </w:num>
  <w:num w:numId="10" w16cid:durableId="986280611">
    <w:abstractNumId w:val="2"/>
  </w:num>
  <w:num w:numId="11" w16cid:durableId="106193891">
    <w:abstractNumId w:val="1"/>
  </w:num>
  <w:num w:numId="12" w16cid:durableId="1405180732">
    <w:abstractNumId w:val="21"/>
  </w:num>
  <w:num w:numId="13" w16cid:durableId="2063794418">
    <w:abstractNumId w:val="26"/>
  </w:num>
  <w:num w:numId="14" w16cid:durableId="1159230554">
    <w:abstractNumId w:val="29"/>
  </w:num>
  <w:num w:numId="15" w16cid:durableId="1270891772">
    <w:abstractNumId w:val="5"/>
  </w:num>
  <w:num w:numId="16" w16cid:durableId="1973515210">
    <w:abstractNumId w:val="11"/>
  </w:num>
  <w:num w:numId="17" w16cid:durableId="1952470314">
    <w:abstractNumId w:val="7"/>
  </w:num>
  <w:num w:numId="18" w16cid:durableId="1313677468">
    <w:abstractNumId w:val="31"/>
  </w:num>
  <w:num w:numId="19" w16cid:durableId="701252141">
    <w:abstractNumId w:val="13"/>
  </w:num>
  <w:num w:numId="20" w16cid:durableId="390886813">
    <w:abstractNumId w:val="15"/>
  </w:num>
  <w:num w:numId="21" w16cid:durableId="1313169840">
    <w:abstractNumId w:val="0"/>
  </w:num>
  <w:num w:numId="22" w16cid:durableId="1220483395">
    <w:abstractNumId w:val="23"/>
  </w:num>
  <w:num w:numId="23" w16cid:durableId="447091024">
    <w:abstractNumId w:val="24"/>
  </w:num>
  <w:num w:numId="24" w16cid:durableId="1921599219">
    <w:abstractNumId w:val="12"/>
  </w:num>
  <w:num w:numId="25" w16cid:durableId="710500265">
    <w:abstractNumId w:val="10"/>
  </w:num>
  <w:num w:numId="26" w16cid:durableId="444471932">
    <w:abstractNumId w:val="16"/>
  </w:num>
  <w:num w:numId="27" w16cid:durableId="625309666">
    <w:abstractNumId w:val="25"/>
  </w:num>
  <w:num w:numId="28" w16cid:durableId="1359891466">
    <w:abstractNumId w:val="3"/>
  </w:num>
  <w:num w:numId="29" w16cid:durableId="257949723">
    <w:abstractNumId w:val="17"/>
  </w:num>
  <w:num w:numId="30" w16cid:durableId="633415774">
    <w:abstractNumId w:val="30"/>
  </w:num>
  <w:num w:numId="31" w16cid:durableId="1915159932">
    <w:abstractNumId w:val="6"/>
  </w:num>
  <w:num w:numId="32" w16cid:durableId="1456027760">
    <w:abstractNumId w:val="8"/>
  </w:num>
  <w:num w:numId="33" w16cid:durableId="1761872425">
    <w:abstractNumId w:val="22"/>
  </w:num>
  <w:num w:numId="34" w16cid:durableId="1753964417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A4F"/>
    <w:rsid w:val="00003994"/>
    <w:rsid w:val="00006F0F"/>
    <w:rsid w:val="00007E75"/>
    <w:rsid w:val="00010223"/>
    <w:rsid w:val="00013F12"/>
    <w:rsid w:val="00015B27"/>
    <w:rsid w:val="0001667D"/>
    <w:rsid w:val="000250E1"/>
    <w:rsid w:val="00025E92"/>
    <w:rsid w:val="00027856"/>
    <w:rsid w:val="000356D5"/>
    <w:rsid w:val="00035FBE"/>
    <w:rsid w:val="00040D3A"/>
    <w:rsid w:val="00043588"/>
    <w:rsid w:val="00044385"/>
    <w:rsid w:val="00044A3D"/>
    <w:rsid w:val="000456E6"/>
    <w:rsid w:val="000467E3"/>
    <w:rsid w:val="00050752"/>
    <w:rsid w:val="00051878"/>
    <w:rsid w:val="00054468"/>
    <w:rsid w:val="00056ECD"/>
    <w:rsid w:val="00063E0E"/>
    <w:rsid w:val="00066F38"/>
    <w:rsid w:val="00080810"/>
    <w:rsid w:val="00083F4F"/>
    <w:rsid w:val="000930CC"/>
    <w:rsid w:val="00093B27"/>
    <w:rsid w:val="000968BF"/>
    <w:rsid w:val="000977D6"/>
    <w:rsid w:val="000A79D9"/>
    <w:rsid w:val="000B7063"/>
    <w:rsid w:val="000C5DA6"/>
    <w:rsid w:val="000C67AC"/>
    <w:rsid w:val="000C67E1"/>
    <w:rsid w:val="000C7F1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2025F"/>
    <w:rsid w:val="00121A41"/>
    <w:rsid w:val="001256CE"/>
    <w:rsid w:val="001328F2"/>
    <w:rsid w:val="00135D81"/>
    <w:rsid w:val="0014036E"/>
    <w:rsid w:val="00154332"/>
    <w:rsid w:val="00155271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829D7"/>
    <w:rsid w:val="001968A2"/>
    <w:rsid w:val="001A0584"/>
    <w:rsid w:val="001A1960"/>
    <w:rsid w:val="001A606E"/>
    <w:rsid w:val="001A72E7"/>
    <w:rsid w:val="001A7AB4"/>
    <w:rsid w:val="001C2B06"/>
    <w:rsid w:val="001C3062"/>
    <w:rsid w:val="001C61ED"/>
    <w:rsid w:val="001C77FA"/>
    <w:rsid w:val="001D0F42"/>
    <w:rsid w:val="001D1FFD"/>
    <w:rsid w:val="001D4279"/>
    <w:rsid w:val="001F7745"/>
    <w:rsid w:val="00211F18"/>
    <w:rsid w:val="00220F86"/>
    <w:rsid w:val="00234E43"/>
    <w:rsid w:val="0024497E"/>
    <w:rsid w:val="00244ADE"/>
    <w:rsid w:val="00253878"/>
    <w:rsid w:val="00257195"/>
    <w:rsid w:val="00257A96"/>
    <w:rsid w:val="002658AA"/>
    <w:rsid w:val="00265B4B"/>
    <w:rsid w:val="00270B2D"/>
    <w:rsid w:val="00275751"/>
    <w:rsid w:val="00276154"/>
    <w:rsid w:val="00276B36"/>
    <w:rsid w:val="00276F96"/>
    <w:rsid w:val="00290813"/>
    <w:rsid w:val="00292275"/>
    <w:rsid w:val="002A0FA6"/>
    <w:rsid w:val="002A4AE5"/>
    <w:rsid w:val="002B074A"/>
    <w:rsid w:val="002B1E4B"/>
    <w:rsid w:val="002D778E"/>
    <w:rsid w:val="002E38EB"/>
    <w:rsid w:val="002E428C"/>
    <w:rsid w:val="002F77DD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77538"/>
    <w:rsid w:val="00381E19"/>
    <w:rsid w:val="003832C7"/>
    <w:rsid w:val="0039221D"/>
    <w:rsid w:val="00396657"/>
    <w:rsid w:val="003A11B3"/>
    <w:rsid w:val="003A4299"/>
    <w:rsid w:val="003A4EBA"/>
    <w:rsid w:val="003A600B"/>
    <w:rsid w:val="003B0678"/>
    <w:rsid w:val="003B0AD8"/>
    <w:rsid w:val="003B1B2E"/>
    <w:rsid w:val="003B45A4"/>
    <w:rsid w:val="003C30E7"/>
    <w:rsid w:val="003C3803"/>
    <w:rsid w:val="003C62F0"/>
    <w:rsid w:val="003D1F31"/>
    <w:rsid w:val="003E132D"/>
    <w:rsid w:val="003E3B0E"/>
    <w:rsid w:val="003F192D"/>
    <w:rsid w:val="003F59F0"/>
    <w:rsid w:val="003F794D"/>
    <w:rsid w:val="0040198A"/>
    <w:rsid w:val="0040618F"/>
    <w:rsid w:val="004109F9"/>
    <w:rsid w:val="00410F29"/>
    <w:rsid w:val="004129D8"/>
    <w:rsid w:val="00420EB8"/>
    <w:rsid w:val="0042655D"/>
    <w:rsid w:val="00431023"/>
    <w:rsid w:val="00441829"/>
    <w:rsid w:val="00447752"/>
    <w:rsid w:val="00452893"/>
    <w:rsid w:val="00452B15"/>
    <w:rsid w:val="00455330"/>
    <w:rsid w:val="00461B70"/>
    <w:rsid w:val="00462B12"/>
    <w:rsid w:val="00464C06"/>
    <w:rsid w:val="00467C6C"/>
    <w:rsid w:val="00470968"/>
    <w:rsid w:val="00472122"/>
    <w:rsid w:val="00472705"/>
    <w:rsid w:val="004728BB"/>
    <w:rsid w:val="004759F4"/>
    <w:rsid w:val="00476DAC"/>
    <w:rsid w:val="00481100"/>
    <w:rsid w:val="004932A2"/>
    <w:rsid w:val="00494EEB"/>
    <w:rsid w:val="004A1812"/>
    <w:rsid w:val="004A4117"/>
    <w:rsid w:val="004A5C97"/>
    <w:rsid w:val="004B0E87"/>
    <w:rsid w:val="004B15EE"/>
    <w:rsid w:val="004B1768"/>
    <w:rsid w:val="004B2E71"/>
    <w:rsid w:val="004B4FF7"/>
    <w:rsid w:val="004B7143"/>
    <w:rsid w:val="004B7CF0"/>
    <w:rsid w:val="004C0150"/>
    <w:rsid w:val="004C4212"/>
    <w:rsid w:val="004C58BF"/>
    <w:rsid w:val="004D0163"/>
    <w:rsid w:val="004D3791"/>
    <w:rsid w:val="004D42C7"/>
    <w:rsid w:val="004D6741"/>
    <w:rsid w:val="004D7A94"/>
    <w:rsid w:val="004E4A45"/>
    <w:rsid w:val="004E5185"/>
    <w:rsid w:val="004F0C8B"/>
    <w:rsid w:val="00500442"/>
    <w:rsid w:val="00502A98"/>
    <w:rsid w:val="00504E6E"/>
    <w:rsid w:val="005067C3"/>
    <w:rsid w:val="005109AB"/>
    <w:rsid w:val="00511333"/>
    <w:rsid w:val="00515260"/>
    <w:rsid w:val="00523866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3DBA"/>
    <w:rsid w:val="005654DA"/>
    <w:rsid w:val="00574F55"/>
    <w:rsid w:val="00575838"/>
    <w:rsid w:val="00583FAF"/>
    <w:rsid w:val="005857D7"/>
    <w:rsid w:val="00586A5A"/>
    <w:rsid w:val="00587528"/>
    <w:rsid w:val="005877D7"/>
    <w:rsid w:val="00590679"/>
    <w:rsid w:val="005A00C6"/>
    <w:rsid w:val="005A2460"/>
    <w:rsid w:val="005A3CEB"/>
    <w:rsid w:val="005A3FEB"/>
    <w:rsid w:val="005A4145"/>
    <w:rsid w:val="005A4864"/>
    <w:rsid w:val="005A652B"/>
    <w:rsid w:val="005A6548"/>
    <w:rsid w:val="005A6791"/>
    <w:rsid w:val="005B1521"/>
    <w:rsid w:val="005B2581"/>
    <w:rsid w:val="005B3025"/>
    <w:rsid w:val="005B4DF0"/>
    <w:rsid w:val="005B5C99"/>
    <w:rsid w:val="005B684F"/>
    <w:rsid w:val="005B68C8"/>
    <w:rsid w:val="005B7696"/>
    <w:rsid w:val="005C73E5"/>
    <w:rsid w:val="005D1F20"/>
    <w:rsid w:val="005D67F9"/>
    <w:rsid w:val="005D7F8A"/>
    <w:rsid w:val="005E166C"/>
    <w:rsid w:val="005E2FC3"/>
    <w:rsid w:val="005E52A4"/>
    <w:rsid w:val="005F4FCC"/>
    <w:rsid w:val="00603005"/>
    <w:rsid w:val="006066CB"/>
    <w:rsid w:val="00610FAA"/>
    <w:rsid w:val="00611056"/>
    <w:rsid w:val="00616884"/>
    <w:rsid w:val="006228B4"/>
    <w:rsid w:val="00640A2C"/>
    <w:rsid w:val="00640B0A"/>
    <w:rsid w:val="00641C6E"/>
    <w:rsid w:val="00641EA5"/>
    <w:rsid w:val="00644128"/>
    <w:rsid w:val="00646BDB"/>
    <w:rsid w:val="00647676"/>
    <w:rsid w:val="0065040D"/>
    <w:rsid w:val="00652DCB"/>
    <w:rsid w:val="00653059"/>
    <w:rsid w:val="006530CB"/>
    <w:rsid w:val="00653581"/>
    <w:rsid w:val="00661F85"/>
    <w:rsid w:val="00664246"/>
    <w:rsid w:val="006644AE"/>
    <w:rsid w:val="00665154"/>
    <w:rsid w:val="006762FD"/>
    <w:rsid w:val="00681A75"/>
    <w:rsid w:val="00681BC7"/>
    <w:rsid w:val="0068722F"/>
    <w:rsid w:val="006875C8"/>
    <w:rsid w:val="00687DD5"/>
    <w:rsid w:val="00687F82"/>
    <w:rsid w:val="006905E5"/>
    <w:rsid w:val="00691060"/>
    <w:rsid w:val="00692849"/>
    <w:rsid w:val="006932DE"/>
    <w:rsid w:val="0069381F"/>
    <w:rsid w:val="00695131"/>
    <w:rsid w:val="0069546D"/>
    <w:rsid w:val="00696CE9"/>
    <w:rsid w:val="006A2C89"/>
    <w:rsid w:val="006A6D5B"/>
    <w:rsid w:val="006B7769"/>
    <w:rsid w:val="006C0FD5"/>
    <w:rsid w:val="006C114D"/>
    <w:rsid w:val="006C14A9"/>
    <w:rsid w:val="006C709C"/>
    <w:rsid w:val="006D06ED"/>
    <w:rsid w:val="006D49B5"/>
    <w:rsid w:val="006D5DA3"/>
    <w:rsid w:val="006E0FF1"/>
    <w:rsid w:val="006E1625"/>
    <w:rsid w:val="006E5E91"/>
    <w:rsid w:val="006E6091"/>
    <w:rsid w:val="006E6A51"/>
    <w:rsid w:val="006F23F0"/>
    <w:rsid w:val="006F2CDF"/>
    <w:rsid w:val="006F6585"/>
    <w:rsid w:val="007002F6"/>
    <w:rsid w:val="00700C24"/>
    <w:rsid w:val="007016E0"/>
    <w:rsid w:val="00707657"/>
    <w:rsid w:val="00714F9D"/>
    <w:rsid w:val="007158AB"/>
    <w:rsid w:val="007228E0"/>
    <w:rsid w:val="007271B9"/>
    <w:rsid w:val="00727BCE"/>
    <w:rsid w:val="00733BA8"/>
    <w:rsid w:val="007431D7"/>
    <w:rsid w:val="00744107"/>
    <w:rsid w:val="0075359A"/>
    <w:rsid w:val="00753B48"/>
    <w:rsid w:val="00754A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3847"/>
    <w:rsid w:val="007A7A38"/>
    <w:rsid w:val="007B22BB"/>
    <w:rsid w:val="007B53B8"/>
    <w:rsid w:val="007B5D24"/>
    <w:rsid w:val="007B7D4B"/>
    <w:rsid w:val="007C26F7"/>
    <w:rsid w:val="007C3661"/>
    <w:rsid w:val="007C568B"/>
    <w:rsid w:val="007C6502"/>
    <w:rsid w:val="007D368D"/>
    <w:rsid w:val="007E22CF"/>
    <w:rsid w:val="007E2998"/>
    <w:rsid w:val="007E4C65"/>
    <w:rsid w:val="007E52C4"/>
    <w:rsid w:val="007E6E44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15C6F"/>
    <w:rsid w:val="00822329"/>
    <w:rsid w:val="008224B6"/>
    <w:rsid w:val="0082654D"/>
    <w:rsid w:val="00831C8F"/>
    <w:rsid w:val="00837CC6"/>
    <w:rsid w:val="00843FFF"/>
    <w:rsid w:val="008456BA"/>
    <w:rsid w:val="0084621B"/>
    <w:rsid w:val="008472A0"/>
    <w:rsid w:val="00851847"/>
    <w:rsid w:val="00852A76"/>
    <w:rsid w:val="0085383C"/>
    <w:rsid w:val="0085551B"/>
    <w:rsid w:val="00856DCE"/>
    <w:rsid w:val="00861459"/>
    <w:rsid w:val="008637D8"/>
    <w:rsid w:val="008707AC"/>
    <w:rsid w:val="00875C0D"/>
    <w:rsid w:val="00876C45"/>
    <w:rsid w:val="00877225"/>
    <w:rsid w:val="00881855"/>
    <w:rsid w:val="00881E56"/>
    <w:rsid w:val="00882FFE"/>
    <w:rsid w:val="00886254"/>
    <w:rsid w:val="00886621"/>
    <w:rsid w:val="008869D1"/>
    <w:rsid w:val="0089081F"/>
    <w:rsid w:val="00891173"/>
    <w:rsid w:val="008921C9"/>
    <w:rsid w:val="008A1009"/>
    <w:rsid w:val="008A4DDA"/>
    <w:rsid w:val="008B1B4E"/>
    <w:rsid w:val="008B2195"/>
    <w:rsid w:val="008C3125"/>
    <w:rsid w:val="008D45DB"/>
    <w:rsid w:val="008D50EB"/>
    <w:rsid w:val="008E4D70"/>
    <w:rsid w:val="008E73A6"/>
    <w:rsid w:val="008F5B3F"/>
    <w:rsid w:val="00901872"/>
    <w:rsid w:val="009021C1"/>
    <w:rsid w:val="00907EC1"/>
    <w:rsid w:val="00911EE4"/>
    <w:rsid w:val="0091704E"/>
    <w:rsid w:val="0092388E"/>
    <w:rsid w:val="009262F5"/>
    <w:rsid w:val="009350CF"/>
    <w:rsid w:val="00937DB3"/>
    <w:rsid w:val="00940C21"/>
    <w:rsid w:val="00941034"/>
    <w:rsid w:val="0094301B"/>
    <w:rsid w:val="00944A51"/>
    <w:rsid w:val="00945F5E"/>
    <w:rsid w:val="0094738E"/>
    <w:rsid w:val="009516B0"/>
    <w:rsid w:val="00953889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07E9"/>
    <w:rsid w:val="009E34E2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20A8"/>
    <w:rsid w:val="00A13F64"/>
    <w:rsid w:val="00A142B4"/>
    <w:rsid w:val="00A145E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1285"/>
    <w:rsid w:val="00A41582"/>
    <w:rsid w:val="00A43EC8"/>
    <w:rsid w:val="00A446A1"/>
    <w:rsid w:val="00A503BA"/>
    <w:rsid w:val="00A63F79"/>
    <w:rsid w:val="00A640B9"/>
    <w:rsid w:val="00A67027"/>
    <w:rsid w:val="00A7309B"/>
    <w:rsid w:val="00A731BE"/>
    <w:rsid w:val="00A73E6F"/>
    <w:rsid w:val="00A76917"/>
    <w:rsid w:val="00A775E7"/>
    <w:rsid w:val="00A81BA3"/>
    <w:rsid w:val="00A907A6"/>
    <w:rsid w:val="00A95FB3"/>
    <w:rsid w:val="00AA43DD"/>
    <w:rsid w:val="00AB56DB"/>
    <w:rsid w:val="00AB67CA"/>
    <w:rsid w:val="00AC1489"/>
    <w:rsid w:val="00AC1521"/>
    <w:rsid w:val="00AD1123"/>
    <w:rsid w:val="00AD154D"/>
    <w:rsid w:val="00AD3480"/>
    <w:rsid w:val="00AE0BCA"/>
    <w:rsid w:val="00AE334F"/>
    <w:rsid w:val="00AE614E"/>
    <w:rsid w:val="00AF21D0"/>
    <w:rsid w:val="00AF4822"/>
    <w:rsid w:val="00B00E1B"/>
    <w:rsid w:val="00B01EC2"/>
    <w:rsid w:val="00B063DF"/>
    <w:rsid w:val="00B10857"/>
    <w:rsid w:val="00B13390"/>
    <w:rsid w:val="00B2130F"/>
    <w:rsid w:val="00B237B0"/>
    <w:rsid w:val="00B24207"/>
    <w:rsid w:val="00B25BDD"/>
    <w:rsid w:val="00B26C67"/>
    <w:rsid w:val="00B31B92"/>
    <w:rsid w:val="00B327F4"/>
    <w:rsid w:val="00B37528"/>
    <w:rsid w:val="00B5176B"/>
    <w:rsid w:val="00B51F63"/>
    <w:rsid w:val="00B6238D"/>
    <w:rsid w:val="00B63029"/>
    <w:rsid w:val="00B64172"/>
    <w:rsid w:val="00B77652"/>
    <w:rsid w:val="00B77C63"/>
    <w:rsid w:val="00B80684"/>
    <w:rsid w:val="00B82FD6"/>
    <w:rsid w:val="00B87558"/>
    <w:rsid w:val="00B904D4"/>
    <w:rsid w:val="00B942CD"/>
    <w:rsid w:val="00B945D8"/>
    <w:rsid w:val="00B9467A"/>
    <w:rsid w:val="00BA6747"/>
    <w:rsid w:val="00BA72F6"/>
    <w:rsid w:val="00BB1A98"/>
    <w:rsid w:val="00BB74E2"/>
    <w:rsid w:val="00BB7704"/>
    <w:rsid w:val="00BC03DB"/>
    <w:rsid w:val="00BC1B91"/>
    <w:rsid w:val="00BC6DE1"/>
    <w:rsid w:val="00BC77AC"/>
    <w:rsid w:val="00BD5E9E"/>
    <w:rsid w:val="00BF2F5B"/>
    <w:rsid w:val="00BF741E"/>
    <w:rsid w:val="00C01102"/>
    <w:rsid w:val="00C04A13"/>
    <w:rsid w:val="00C06A75"/>
    <w:rsid w:val="00C10312"/>
    <w:rsid w:val="00C13EE7"/>
    <w:rsid w:val="00C14B2F"/>
    <w:rsid w:val="00C178D6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56A26"/>
    <w:rsid w:val="00C6681B"/>
    <w:rsid w:val="00C90D3B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3BE6"/>
    <w:rsid w:val="00CC4D73"/>
    <w:rsid w:val="00CD0209"/>
    <w:rsid w:val="00CD1169"/>
    <w:rsid w:val="00CD64EE"/>
    <w:rsid w:val="00CE1976"/>
    <w:rsid w:val="00CE2575"/>
    <w:rsid w:val="00CE3E7C"/>
    <w:rsid w:val="00CE55AB"/>
    <w:rsid w:val="00CE6E4F"/>
    <w:rsid w:val="00CF7FE0"/>
    <w:rsid w:val="00D00612"/>
    <w:rsid w:val="00D023E1"/>
    <w:rsid w:val="00D03273"/>
    <w:rsid w:val="00D04254"/>
    <w:rsid w:val="00D059BB"/>
    <w:rsid w:val="00D06433"/>
    <w:rsid w:val="00D10708"/>
    <w:rsid w:val="00D15391"/>
    <w:rsid w:val="00D16C16"/>
    <w:rsid w:val="00D174A4"/>
    <w:rsid w:val="00D17A2A"/>
    <w:rsid w:val="00D27A3D"/>
    <w:rsid w:val="00D301F6"/>
    <w:rsid w:val="00D33860"/>
    <w:rsid w:val="00D3405B"/>
    <w:rsid w:val="00D36F7A"/>
    <w:rsid w:val="00D37551"/>
    <w:rsid w:val="00D4051D"/>
    <w:rsid w:val="00D40DC6"/>
    <w:rsid w:val="00D41840"/>
    <w:rsid w:val="00D42662"/>
    <w:rsid w:val="00D45EA5"/>
    <w:rsid w:val="00D53A7C"/>
    <w:rsid w:val="00D570BA"/>
    <w:rsid w:val="00D642B0"/>
    <w:rsid w:val="00D664A3"/>
    <w:rsid w:val="00D674D0"/>
    <w:rsid w:val="00D67D3E"/>
    <w:rsid w:val="00D72F8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1C14"/>
    <w:rsid w:val="00DD435C"/>
    <w:rsid w:val="00DD7FEE"/>
    <w:rsid w:val="00DE21DE"/>
    <w:rsid w:val="00DE488E"/>
    <w:rsid w:val="00DE5FA9"/>
    <w:rsid w:val="00DE783D"/>
    <w:rsid w:val="00DF23EA"/>
    <w:rsid w:val="00DF427F"/>
    <w:rsid w:val="00DF6FD2"/>
    <w:rsid w:val="00E0133A"/>
    <w:rsid w:val="00E109C5"/>
    <w:rsid w:val="00E10C26"/>
    <w:rsid w:val="00E11B42"/>
    <w:rsid w:val="00E12320"/>
    <w:rsid w:val="00E1720A"/>
    <w:rsid w:val="00E174B3"/>
    <w:rsid w:val="00E21727"/>
    <w:rsid w:val="00E25AD3"/>
    <w:rsid w:val="00E31719"/>
    <w:rsid w:val="00E32CC5"/>
    <w:rsid w:val="00E32F01"/>
    <w:rsid w:val="00E34B62"/>
    <w:rsid w:val="00E40ABB"/>
    <w:rsid w:val="00E42AE6"/>
    <w:rsid w:val="00E4458A"/>
    <w:rsid w:val="00E521AA"/>
    <w:rsid w:val="00E538C4"/>
    <w:rsid w:val="00E568DB"/>
    <w:rsid w:val="00E5737A"/>
    <w:rsid w:val="00E7365B"/>
    <w:rsid w:val="00E75088"/>
    <w:rsid w:val="00E752B0"/>
    <w:rsid w:val="00E83F59"/>
    <w:rsid w:val="00E862C6"/>
    <w:rsid w:val="00E97570"/>
    <w:rsid w:val="00EA25F2"/>
    <w:rsid w:val="00EA2FFC"/>
    <w:rsid w:val="00EA7828"/>
    <w:rsid w:val="00EA79FB"/>
    <w:rsid w:val="00EB05AB"/>
    <w:rsid w:val="00EB6994"/>
    <w:rsid w:val="00EB76DE"/>
    <w:rsid w:val="00EC36A9"/>
    <w:rsid w:val="00EC5730"/>
    <w:rsid w:val="00ED23FB"/>
    <w:rsid w:val="00ED5482"/>
    <w:rsid w:val="00EE14D6"/>
    <w:rsid w:val="00EE74B2"/>
    <w:rsid w:val="00EE7FAC"/>
    <w:rsid w:val="00EF0468"/>
    <w:rsid w:val="00F03E8C"/>
    <w:rsid w:val="00F102B1"/>
    <w:rsid w:val="00F11697"/>
    <w:rsid w:val="00F120B4"/>
    <w:rsid w:val="00F13401"/>
    <w:rsid w:val="00F15E69"/>
    <w:rsid w:val="00F1635D"/>
    <w:rsid w:val="00F17B41"/>
    <w:rsid w:val="00F216DB"/>
    <w:rsid w:val="00F25AB3"/>
    <w:rsid w:val="00F27E53"/>
    <w:rsid w:val="00F27E6A"/>
    <w:rsid w:val="00F318E2"/>
    <w:rsid w:val="00F34089"/>
    <w:rsid w:val="00F3468D"/>
    <w:rsid w:val="00F36E67"/>
    <w:rsid w:val="00F405CA"/>
    <w:rsid w:val="00F419D7"/>
    <w:rsid w:val="00F429F1"/>
    <w:rsid w:val="00F44C9C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347F"/>
    <w:rsid w:val="00F8542C"/>
    <w:rsid w:val="00F87A24"/>
    <w:rsid w:val="00F920A6"/>
    <w:rsid w:val="00F944F9"/>
    <w:rsid w:val="00F953B0"/>
    <w:rsid w:val="00F95B5A"/>
    <w:rsid w:val="00FA5198"/>
    <w:rsid w:val="00FB0196"/>
    <w:rsid w:val="00FC1A50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semiHidden/>
    <w:unhideWhenUsed/>
    <w:rsid w:val="004B7CF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B7CF0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8903a070-bb70-4b9a-bf08-58e3e1c59c53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7b1cf317-af41-45ad-8637-b483ded5e11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</TotalTime>
  <Pages>10</Pages>
  <Words>1899</Words>
  <Characters>13803</Characters>
  <Application>Microsoft Office Word</Application>
  <DocSecurity>0</DocSecurity>
  <Lines>115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Andryszczak Anna (PSG)</cp:lastModifiedBy>
  <cp:revision>2</cp:revision>
  <cp:lastPrinted>2026-04-27T07:14:00Z</cp:lastPrinted>
  <dcterms:created xsi:type="dcterms:W3CDTF">2026-04-27T07:17:00Z</dcterms:created>
  <dcterms:modified xsi:type="dcterms:W3CDTF">2026-04-27T07:17:00Z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